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6470"/>
      </w:tblGrid>
      <w:tr w:rsidR="007C46A9" w:rsidRPr="00762C23" w14:paraId="09A6E95F" w14:textId="77777777" w:rsidTr="007C46A9">
        <w:trPr>
          <w:trHeight w:val="2738"/>
        </w:trPr>
        <w:tc>
          <w:tcPr>
            <w:tcW w:w="10790" w:type="dxa"/>
            <w:gridSpan w:val="2"/>
            <w:vAlign w:val="center"/>
          </w:tcPr>
          <w:p w14:paraId="2A2FDFBC" w14:textId="77777777" w:rsidR="007C46A9" w:rsidRPr="00AF6D59" w:rsidRDefault="007C46A9" w:rsidP="007C46A9">
            <w:pPr>
              <w:pStyle w:val="Ttulo"/>
              <w:jc w:val="center"/>
              <w:rPr>
                <w:sz w:val="48"/>
              </w:rPr>
            </w:pPr>
            <w:r w:rsidRPr="00871456">
              <w:rPr>
                <w:sz w:val="48"/>
              </w:rPr>
              <w:t>SARAI GUADALUPE BELTRAN MARTINEZ</w:t>
            </w:r>
          </w:p>
        </w:tc>
        <w:bookmarkStart w:id="0" w:name="_GoBack"/>
        <w:bookmarkEnd w:id="0"/>
      </w:tr>
      <w:tr w:rsidR="00537A06" w:rsidRPr="00762C23" w14:paraId="65053638" w14:textId="77777777" w:rsidTr="00AF6D59">
        <w:trPr>
          <w:trHeight w:val="4155"/>
        </w:trPr>
        <w:tc>
          <w:tcPr>
            <w:tcW w:w="4320" w:type="dxa"/>
          </w:tcPr>
          <w:sdt>
            <w:sdtPr>
              <w:rPr>
                <w:szCs w:val="22"/>
              </w:rPr>
              <w:id w:val="-1954003311"/>
              <w:placeholder>
                <w:docPart w:val="9EB33BA4C07E4BB7AF3C1FD9FC14E0DF"/>
              </w:placeholder>
              <w:temporary/>
              <w:showingPlcHdr/>
              <w15:appearance w15:val="hidden"/>
            </w:sdtPr>
            <w:sdtEndPr/>
            <w:sdtContent>
              <w:p w14:paraId="1FAF487C" w14:textId="77777777" w:rsidR="00537A06" w:rsidRPr="00AF6D59" w:rsidRDefault="00537A06" w:rsidP="00036450">
                <w:pPr>
                  <w:pStyle w:val="Ttulo3"/>
                  <w:rPr>
                    <w:szCs w:val="22"/>
                  </w:rPr>
                </w:pPr>
                <w:r w:rsidRPr="00AF6D59">
                  <w:rPr>
                    <w:sz w:val="28"/>
                    <w:szCs w:val="28"/>
                    <w:lang w:bidi="es-ES"/>
                  </w:rPr>
                  <w:t>CONTACTO</w:t>
                </w:r>
              </w:p>
            </w:sdtContent>
          </w:sdt>
          <w:sdt>
            <w:sdtPr>
              <w:rPr>
                <w:sz w:val="22"/>
              </w:rPr>
              <w:id w:val="1111563247"/>
              <w:placeholder>
                <w:docPart w:val="9B3E1FA48ADF4739BB01C3A897F1B621"/>
              </w:placeholder>
              <w:temporary/>
              <w:showingPlcHdr/>
              <w15:appearance w15:val="hidden"/>
            </w:sdtPr>
            <w:sdtEndPr/>
            <w:sdtContent>
              <w:p w14:paraId="227C7F5C" w14:textId="77777777" w:rsidR="00537A06" w:rsidRPr="00AF6D59" w:rsidRDefault="00537A06" w:rsidP="004D3011">
                <w:pPr>
                  <w:rPr>
                    <w:sz w:val="22"/>
                  </w:rPr>
                </w:pPr>
                <w:r w:rsidRPr="00AF6D59">
                  <w:rPr>
                    <w:b/>
                    <w:sz w:val="22"/>
                    <w:lang w:bidi="es-ES"/>
                  </w:rPr>
                  <w:t>TELÉFONO:</w:t>
                </w:r>
              </w:p>
            </w:sdtContent>
          </w:sdt>
          <w:p w14:paraId="1D2EBCBF" w14:textId="67F0003E" w:rsidR="00537A06" w:rsidRPr="00AF6D59" w:rsidRDefault="007C46A9" w:rsidP="004D3011">
            <w:pPr>
              <w:rPr>
                <w:sz w:val="22"/>
              </w:rPr>
            </w:pPr>
            <w:r>
              <w:rPr>
                <w:sz w:val="22"/>
              </w:rPr>
              <w:t>2322-2400</w:t>
            </w:r>
          </w:p>
          <w:p w14:paraId="4DFC265D" w14:textId="29C1231E" w:rsidR="00537A06" w:rsidRPr="00AF6D59" w:rsidRDefault="00537A06" w:rsidP="004D3011">
            <w:pPr>
              <w:rPr>
                <w:sz w:val="22"/>
              </w:rPr>
            </w:pPr>
          </w:p>
          <w:sdt>
            <w:sdtPr>
              <w:rPr>
                <w:szCs w:val="22"/>
              </w:rPr>
              <w:id w:val="-1444214663"/>
              <w:placeholder>
                <w:docPart w:val="8834ECED8E974EA79BD0588793BE5335"/>
              </w:placeholder>
              <w:temporary/>
              <w:showingPlcHdr/>
              <w15:appearance w15:val="hidden"/>
            </w:sdtPr>
            <w:sdtEndPr/>
            <w:sdtContent>
              <w:p w14:paraId="2D5E4889" w14:textId="77777777" w:rsidR="00537A06" w:rsidRPr="00AF6D59" w:rsidRDefault="00537A06" w:rsidP="004D3011">
                <w:pPr>
                  <w:pStyle w:val="Ttulo3"/>
                  <w:rPr>
                    <w:szCs w:val="22"/>
                  </w:rPr>
                </w:pPr>
                <w:r w:rsidRPr="00AF6D59">
                  <w:rPr>
                    <w:sz w:val="28"/>
                    <w:szCs w:val="28"/>
                    <w:lang w:bidi="es-ES"/>
                  </w:rPr>
                  <w:t>AFICIONES</w:t>
                </w:r>
              </w:p>
            </w:sdtContent>
          </w:sdt>
          <w:p w14:paraId="151183EB" w14:textId="77777777" w:rsidR="00537A06" w:rsidRPr="00AF6D59" w:rsidRDefault="00491909" w:rsidP="004D3011">
            <w:pPr>
              <w:rPr>
                <w:sz w:val="22"/>
              </w:rPr>
            </w:pPr>
            <w:r w:rsidRPr="00AF6D59">
              <w:rPr>
                <w:sz w:val="22"/>
              </w:rPr>
              <w:t>Diseñ</w:t>
            </w:r>
            <w:r w:rsidR="002D132B" w:rsidRPr="00AF6D59">
              <w:rPr>
                <w:sz w:val="22"/>
              </w:rPr>
              <w:t>o</w:t>
            </w:r>
            <w:r w:rsidRPr="00AF6D59">
              <w:rPr>
                <w:sz w:val="22"/>
              </w:rPr>
              <w:t xml:space="preserve"> Grafico</w:t>
            </w:r>
          </w:p>
          <w:p w14:paraId="5BFE812C" w14:textId="77777777" w:rsidR="00491909" w:rsidRPr="00AF6D59" w:rsidRDefault="007874B0" w:rsidP="004D3011">
            <w:pPr>
              <w:rPr>
                <w:sz w:val="22"/>
              </w:rPr>
            </w:pPr>
            <w:r w:rsidRPr="00AF6D59">
              <w:rPr>
                <w:sz w:val="22"/>
              </w:rPr>
              <w:t xml:space="preserve">Pintura </w:t>
            </w:r>
          </w:p>
          <w:p w14:paraId="4DAE54AB" w14:textId="77777777" w:rsidR="00182157" w:rsidRPr="00AF6D59" w:rsidRDefault="00182157" w:rsidP="004D3011">
            <w:pPr>
              <w:rPr>
                <w:sz w:val="22"/>
              </w:rPr>
            </w:pPr>
            <w:r w:rsidRPr="00AF6D59">
              <w:rPr>
                <w:sz w:val="22"/>
              </w:rPr>
              <w:t>Modelismo Arquitectónico</w:t>
            </w:r>
          </w:p>
          <w:p w14:paraId="33F2FC3D" w14:textId="77777777" w:rsidR="00182157" w:rsidRPr="00AF6D59" w:rsidRDefault="00182157" w:rsidP="004D3011">
            <w:pPr>
              <w:rPr>
                <w:sz w:val="22"/>
              </w:rPr>
            </w:pPr>
            <w:r w:rsidRPr="00AF6D59">
              <w:rPr>
                <w:sz w:val="22"/>
              </w:rPr>
              <w:t>Escritura libre</w:t>
            </w:r>
          </w:p>
          <w:p w14:paraId="0BC37B04" w14:textId="77777777" w:rsidR="00182157" w:rsidRPr="00AF6D59" w:rsidRDefault="00182157" w:rsidP="004D3011">
            <w:pPr>
              <w:rPr>
                <w:sz w:val="22"/>
              </w:rPr>
            </w:pPr>
            <w:r w:rsidRPr="00AF6D59">
              <w:rPr>
                <w:sz w:val="22"/>
              </w:rPr>
              <w:t>Manualidades</w:t>
            </w:r>
          </w:p>
          <w:p w14:paraId="65530D89" w14:textId="77777777" w:rsidR="00182157" w:rsidRPr="00AF6D59" w:rsidRDefault="00182157" w:rsidP="004D3011">
            <w:pPr>
              <w:rPr>
                <w:sz w:val="22"/>
              </w:rPr>
            </w:pPr>
            <w:r w:rsidRPr="00AF6D59">
              <w:rPr>
                <w:sz w:val="22"/>
              </w:rPr>
              <w:t xml:space="preserve">Lectura </w:t>
            </w:r>
          </w:p>
          <w:p w14:paraId="7F30450B" w14:textId="77777777" w:rsidR="00182157" w:rsidRPr="00AF6D59" w:rsidRDefault="00182157" w:rsidP="004D3011">
            <w:pPr>
              <w:rPr>
                <w:sz w:val="22"/>
              </w:rPr>
            </w:pPr>
          </w:p>
          <w:p w14:paraId="45F58A1D" w14:textId="77777777" w:rsidR="00EE36E5" w:rsidRPr="00AF6D59" w:rsidRDefault="00EE36E5" w:rsidP="00EE36E5">
            <w:pPr>
              <w:pStyle w:val="Ttulo3"/>
              <w:rPr>
                <w:szCs w:val="22"/>
              </w:rPr>
            </w:pPr>
            <w:r>
              <w:rPr>
                <w:szCs w:val="22"/>
              </w:rPr>
              <w:t>habilidades y destrezas</w:t>
            </w:r>
          </w:p>
          <w:p w14:paraId="77C0624F" w14:textId="77777777" w:rsidR="00EE36E5" w:rsidRDefault="00EE36E5" w:rsidP="00EE36E5">
            <w:pPr>
              <w:rPr>
                <w:sz w:val="22"/>
              </w:rPr>
            </w:pPr>
            <w:r>
              <w:rPr>
                <w:sz w:val="22"/>
              </w:rPr>
              <w:t>IDIOMAS</w:t>
            </w:r>
          </w:p>
          <w:p w14:paraId="2A88607E" w14:textId="77777777" w:rsidR="00EE36E5" w:rsidRDefault="00EE36E5" w:rsidP="00EE36E5">
            <w:pPr>
              <w:pStyle w:val="Prrafodelista"/>
              <w:numPr>
                <w:ilvl w:val="0"/>
                <w:numId w:val="11"/>
              </w:numPr>
              <w:rPr>
                <w:sz w:val="22"/>
              </w:rPr>
            </w:pPr>
            <w:r w:rsidRPr="00834A37">
              <w:rPr>
                <w:sz w:val="22"/>
              </w:rPr>
              <w:t>Inglés, básico</w:t>
            </w:r>
          </w:p>
          <w:p w14:paraId="4CEA9BE9" w14:textId="77777777" w:rsidR="00EE36E5" w:rsidRDefault="00EE36E5" w:rsidP="00EE36E5">
            <w:pPr>
              <w:rPr>
                <w:sz w:val="22"/>
              </w:rPr>
            </w:pPr>
          </w:p>
          <w:p w14:paraId="5F6C2730" w14:textId="77777777" w:rsidR="00EE36E5" w:rsidRDefault="00EE36E5" w:rsidP="00EE36E5">
            <w:pPr>
              <w:rPr>
                <w:sz w:val="22"/>
              </w:rPr>
            </w:pPr>
            <w:r>
              <w:rPr>
                <w:sz w:val="22"/>
              </w:rPr>
              <w:t>OFFICE</w:t>
            </w:r>
          </w:p>
          <w:p w14:paraId="53284BB5" w14:textId="77777777" w:rsidR="00EE36E5" w:rsidRDefault="00EE36E5" w:rsidP="00EE36E5">
            <w:pPr>
              <w:pStyle w:val="Prrafodelista"/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Word</w:t>
            </w:r>
          </w:p>
          <w:p w14:paraId="4BED2E7A" w14:textId="77777777" w:rsidR="00EE36E5" w:rsidRDefault="00EE36E5" w:rsidP="00EE36E5">
            <w:pPr>
              <w:pStyle w:val="Prrafodelista"/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Excel</w:t>
            </w:r>
          </w:p>
          <w:p w14:paraId="651CE259" w14:textId="77777777" w:rsidR="00EE36E5" w:rsidRDefault="00EE36E5" w:rsidP="00EE36E5">
            <w:pPr>
              <w:pStyle w:val="Prrafodelista"/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PowerPoint</w:t>
            </w:r>
          </w:p>
          <w:p w14:paraId="20245CFB" w14:textId="77777777" w:rsidR="00EE36E5" w:rsidRDefault="00EE36E5" w:rsidP="00EE36E5">
            <w:pPr>
              <w:pStyle w:val="Prrafodelista"/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Publisher</w:t>
            </w:r>
          </w:p>
          <w:p w14:paraId="2E0FCB32" w14:textId="77777777" w:rsidR="00EE36E5" w:rsidRPr="00B05833" w:rsidRDefault="00EE36E5" w:rsidP="00EE36E5">
            <w:pPr>
              <w:ind w:left="360"/>
              <w:rPr>
                <w:sz w:val="22"/>
              </w:rPr>
            </w:pPr>
          </w:p>
          <w:p w14:paraId="2EF317FB" w14:textId="77777777" w:rsidR="00EE36E5" w:rsidRDefault="00EE36E5" w:rsidP="00EE36E5">
            <w:pPr>
              <w:rPr>
                <w:sz w:val="22"/>
              </w:rPr>
            </w:pPr>
            <w:r>
              <w:rPr>
                <w:sz w:val="22"/>
              </w:rPr>
              <w:t>PROGRAMAS DE DISEÑO</w:t>
            </w:r>
          </w:p>
          <w:p w14:paraId="3EEBB15B" w14:textId="77777777" w:rsidR="00EE36E5" w:rsidRDefault="00EE36E5" w:rsidP="00EE36E5">
            <w:pPr>
              <w:pStyle w:val="Prrafodelista"/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AutoCAD</w:t>
            </w:r>
          </w:p>
          <w:p w14:paraId="72FFBA3C" w14:textId="77777777" w:rsidR="00EE36E5" w:rsidRDefault="00EE36E5" w:rsidP="00EE36E5">
            <w:pPr>
              <w:pStyle w:val="Prrafodelista"/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Revit</w:t>
            </w:r>
          </w:p>
          <w:p w14:paraId="57988941" w14:textId="77777777" w:rsidR="00EE36E5" w:rsidRDefault="00EE36E5" w:rsidP="00EE36E5">
            <w:pPr>
              <w:pStyle w:val="Prrafodelista"/>
              <w:numPr>
                <w:ilvl w:val="0"/>
                <w:numId w:val="12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Jimp</w:t>
            </w:r>
            <w:proofErr w:type="spellEnd"/>
          </w:p>
          <w:p w14:paraId="11D66D64" w14:textId="77777777" w:rsidR="00EE36E5" w:rsidRDefault="00EE36E5" w:rsidP="00EE36E5">
            <w:pPr>
              <w:pStyle w:val="Prrafodelista"/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Photoshop</w:t>
            </w:r>
          </w:p>
          <w:p w14:paraId="6A2F4295" w14:textId="77777777" w:rsidR="00EE36E5" w:rsidRDefault="00EE36E5" w:rsidP="00EE36E5">
            <w:pPr>
              <w:pStyle w:val="Prrafodelista"/>
              <w:numPr>
                <w:ilvl w:val="0"/>
                <w:numId w:val="12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Sketchup</w:t>
            </w:r>
            <w:proofErr w:type="spellEnd"/>
          </w:p>
          <w:p w14:paraId="79D5B6E5" w14:textId="77777777" w:rsidR="00537A06" w:rsidRPr="00AF6D59" w:rsidRDefault="00537A06" w:rsidP="000C45FF">
            <w:pPr>
              <w:tabs>
                <w:tab w:val="left" w:pos="990"/>
              </w:tabs>
              <w:rPr>
                <w:sz w:val="22"/>
              </w:rPr>
            </w:pPr>
          </w:p>
        </w:tc>
        <w:tc>
          <w:tcPr>
            <w:tcW w:w="6470" w:type="dxa"/>
          </w:tcPr>
          <w:sdt>
            <w:sdtPr>
              <w:id w:val="1049110328"/>
              <w:placeholder>
                <w:docPart w:val="B40EE07F22494546B336E10B4CFE7F28"/>
              </w:placeholder>
              <w:temporary/>
              <w:showingPlcHdr/>
              <w15:appearance w15:val="hidden"/>
            </w:sdtPr>
            <w:sdtEndPr/>
            <w:sdtContent>
              <w:p w14:paraId="16D671CB" w14:textId="77777777" w:rsidR="00537A06" w:rsidRPr="00762C23" w:rsidRDefault="00537A06" w:rsidP="00036450">
                <w:pPr>
                  <w:pStyle w:val="Ttulo2"/>
                </w:pPr>
                <w:r w:rsidRPr="00871456">
                  <w:rPr>
                    <w:sz w:val="28"/>
                    <w:szCs w:val="28"/>
                    <w:lang w:bidi="es-ES"/>
                  </w:rPr>
                  <w:t>Educación</w:t>
                </w:r>
              </w:p>
            </w:sdtContent>
          </w:sdt>
          <w:p w14:paraId="3BD8434D" w14:textId="77777777" w:rsidR="00871456" w:rsidRDefault="00871456" w:rsidP="00036450">
            <w:pPr>
              <w:rPr>
                <w:b/>
                <w:sz w:val="22"/>
              </w:rPr>
            </w:pPr>
          </w:p>
          <w:p w14:paraId="729AB08B" w14:textId="77777777" w:rsidR="003F0236" w:rsidRPr="00871456" w:rsidRDefault="003F0236" w:rsidP="003F0236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>UNIVERSIDAD DE EL SALVADOR</w:t>
            </w:r>
          </w:p>
          <w:p w14:paraId="3373C0F4" w14:textId="77777777" w:rsidR="003F0236" w:rsidRPr="00871456" w:rsidRDefault="003F0236" w:rsidP="003F0236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>2011</w:t>
            </w:r>
            <w:r w:rsidRPr="00871456">
              <w:rPr>
                <w:sz w:val="22"/>
                <w:lang w:bidi="es-ES"/>
              </w:rPr>
              <w:t xml:space="preserve"> - </w:t>
            </w:r>
            <w:r w:rsidRPr="00871456">
              <w:rPr>
                <w:sz w:val="22"/>
              </w:rPr>
              <w:t>2017</w:t>
            </w:r>
          </w:p>
          <w:p w14:paraId="7ABE1F3D" w14:textId="77777777" w:rsidR="003F0236" w:rsidRPr="00871456" w:rsidRDefault="003F0236" w:rsidP="003F0236">
            <w:pPr>
              <w:rPr>
                <w:sz w:val="22"/>
              </w:rPr>
            </w:pPr>
            <w:r w:rsidRPr="00871456">
              <w:rPr>
                <w:sz w:val="22"/>
              </w:rPr>
              <w:t>Tercer año en la carrera de Arquitectura.</w:t>
            </w:r>
          </w:p>
          <w:p w14:paraId="6AC155C1" w14:textId="77777777" w:rsidR="003F0236" w:rsidRDefault="003F0236" w:rsidP="00036450">
            <w:pPr>
              <w:rPr>
                <w:b/>
                <w:sz w:val="22"/>
              </w:rPr>
            </w:pPr>
          </w:p>
          <w:p w14:paraId="1603AADA" w14:textId="77777777" w:rsidR="003F0236" w:rsidRPr="00871456" w:rsidRDefault="003F0236" w:rsidP="003F0236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>COLEGIO SIGLO XXI</w:t>
            </w:r>
          </w:p>
          <w:p w14:paraId="25BE2997" w14:textId="77777777" w:rsidR="003F0236" w:rsidRPr="00871456" w:rsidRDefault="003F0236" w:rsidP="003F0236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>2008</w:t>
            </w:r>
            <w:r w:rsidRPr="00871456">
              <w:rPr>
                <w:sz w:val="22"/>
                <w:lang w:bidi="es-ES"/>
              </w:rPr>
              <w:t xml:space="preserve"> - </w:t>
            </w:r>
            <w:r w:rsidRPr="00871456">
              <w:rPr>
                <w:sz w:val="22"/>
              </w:rPr>
              <w:t>2010</w:t>
            </w:r>
          </w:p>
          <w:p w14:paraId="0B4E48C5" w14:textId="77777777" w:rsidR="003F0236" w:rsidRPr="00871456" w:rsidRDefault="003F0236" w:rsidP="003F0236">
            <w:pPr>
              <w:rPr>
                <w:sz w:val="22"/>
              </w:rPr>
            </w:pPr>
            <w:r w:rsidRPr="00871456">
              <w:rPr>
                <w:sz w:val="22"/>
              </w:rPr>
              <w:t>Estudios de Bachillerato industrial opción Electrónica</w:t>
            </w:r>
          </w:p>
          <w:p w14:paraId="554A68E9" w14:textId="77777777" w:rsidR="003F0236" w:rsidRDefault="003F0236" w:rsidP="00036450">
            <w:pPr>
              <w:rPr>
                <w:b/>
                <w:sz w:val="22"/>
              </w:rPr>
            </w:pPr>
          </w:p>
          <w:p w14:paraId="22A78717" w14:textId="77777777" w:rsidR="00537A06" w:rsidRPr="00871456" w:rsidRDefault="00537A06" w:rsidP="00036450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>COLEGIO EUCARISTICO MERCEDARIO</w:t>
            </w:r>
          </w:p>
          <w:p w14:paraId="0FF64C09" w14:textId="77777777" w:rsidR="00537A06" w:rsidRPr="00871456" w:rsidRDefault="00537A06" w:rsidP="00036450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>1998</w:t>
            </w:r>
            <w:r w:rsidRPr="00871456">
              <w:rPr>
                <w:sz w:val="22"/>
                <w:lang w:bidi="es-ES"/>
              </w:rPr>
              <w:t xml:space="preserve"> - </w:t>
            </w:r>
            <w:r w:rsidRPr="00871456">
              <w:rPr>
                <w:sz w:val="22"/>
              </w:rPr>
              <w:t>2007</w:t>
            </w:r>
          </w:p>
          <w:p w14:paraId="76CF9E1A" w14:textId="77777777" w:rsidR="00537A06" w:rsidRPr="00871456" w:rsidRDefault="00537A06" w:rsidP="00036450">
            <w:pPr>
              <w:rPr>
                <w:sz w:val="22"/>
              </w:rPr>
            </w:pPr>
            <w:r w:rsidRPr="00871456">
              <w:rPr>
                <w:sz w:val="22"/>
                <w:lang w:bidi="es-ES"/>
              </w:rPr>
              <w:t>Desde Kínder 6 hasta noveno grado.</w:t>
            </w:r>
          </w:p>
          <w:p w14:paraId="15F14B6D" w14:textId="77777777" w:rsidR="00537A06" w:rsidRPr="00871456" w:rsidRDefault="00537A06" w:rsidP="00036450">
            <w:pPr>
              <w:rPr>
                <w:sz w:val="22"/>
              </w:rPr>
            </w:pPr>
          </w:p>
          <w:p w14:paraId="64E7515D" w14:textId="77777777" w:rsidR="00537A06" w:rsidRPr="00871456" w:rsidRDefault="00537A06" w:rsidP="00537A06">
            <w:pPr>
              <w:pStyle w:val="Ttulo2"/>
              <w:rPr>
                <w:sz w:val="28"/>
              </w:rPr>
            </w:pPr>
            <w:r w:rsidRPr="00871456">
              <w:rPr>
                <w:sz w:val="28"/>
              </w:rPr>
              <w:t xml:space="preserve">otros </w:t>
            </w:r>
            <w:r w:rsidR="008D4E6B" w:rsidRPr="00871456">
              <w:rPr>
                <w:sz w:val="28"/>
              </w:rPr>
              <w:t>CURSOS</w:t>
            </w:r>
          </w:p>
          <w:p w14:paraId="1929428A" w14:textId="77777777" w:rsidR="008A5BB1" w:rsidRPr="00871456" w:rsidRDefault="008A5BB1" w:rsidP="00537A06">
            <w:pPr>
              <w:rPr>
                <w:sz w:val="22"/>
              </w:rPr>
            </w:pPr>
            <w:r w:rsidRPr="00871456">
              <w:rPr>
                <w:sz w:val="22"/>
              </w:rPr>
              <w:t>A través de plataforma de estudios virtual MIRIADA X</w:t>
            </w:r>
          </w:p>
          <w:p w14:paraId="5EEA753C" w14:textId="77777777" w:rsidR="008A5BB1" w:rsidRPr="00871456" w:rsidRDefault="008A5BB1" w:rsidP="00537A06">
            <w:pPr>
              <w:rPr>
                <w:sz w:val="22"/>
              </w:rPr>
            </w:pPr>
          </w:p>
          <w:p w14:paraId="63A0551D" w14:textId="77777777" w:rsidR="008D4E6B" w:rsidRPr="00871456" w:rsidRDefault="008D4E6B" w:rsidP="008D4E6B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>UNIVERSIDAD DE SALAMANCA</w:t>
            </w:r>
          </w:p>
          <w:p w14:paraId="18EE1CF8" w14:textId="77777777" w:rsidR="008D4E6B" w:rsidRPr="00871456" w:rsidRDefault="008D4E6B" w:rsidP="008D4E6B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>Noviembre 2015</w:t>
            </w:r>
          </w:p>
          <w:p w14:paraId="01DA0AFF" w14:textId="77777777" w:rsidR="008D4E6B" w:rsidRPr="00871456" w:rsidRDefault="008D4E6B" w:rsidP="008D4E6B">
            <w:pPr>
              <w:rPr>
                <w:sz w:val="22"/>
              </w:rPr>
            </w:pPr>
            <w:r w:rsidRPr="00871456">
              <w:rPr>
                <w:sz w:val="22"/>
              </w:rPr>
              <w:t xml:space="preserve">Español Salamanca A2 </w:t>
            </w:r>
          </w:p>
          <w:p w14:paraId="24E49541" w14:textId="77777777" w:rsidR="008D4E6B" w:rsidRPr="00871456" w:rsidRDefault="008D4E6B" w:rsidP="008D4E6B">
            <w:pPr>
              <w:rPr>
                <w:b/>
                <w:sz w:val="22"/>
              </w:rPr>
            </w:pPr>
          </w:p>
          <w:p w14:paraId="703EB66E" w14:textId="77777777" w:rsidR="00537A06" w:rsidRPr="00871456" w:rsidRDefault="00537A06" w:rsidP="008D4E6B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 xml:space="preserve">UNIVERSIDAD DE </w:t>
            </w:r>
            <w:r w:rsidR="00740DDC" w:rsidRPr="00871456">
              <w:rPr>
                <w:b/>
                <w:sz w:val="22"/>
              </w:rPr>
              <w:t>MÁLAGA</w:t>
            </w:r>
          </w:p>
          <w:p w14:paraId="30E9864F" w14:textId="77777777" w:rsidR="00537A06" w:rsidRPr="00871456" w:rsidRDefault="008D4E6B" w:rsidP="00537A06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 xml:space="preserve">Diciembre </w:t>
            </w:r>
            <w:r w:rsidR="00537A06" w:rsidRPr="00871456">
              <w:rPr>
                <w:sz w:val="22"/>
              </w:rPr>
              <w:t>201</w:t>
            </w:r>
            <w:r w:rsidR="00740DDC" w:rsidRPr="00871456">
              <w:rPr>
                <w:sz w:val="22"/>
              </w:rPr>
              <w:t>5</w:t>
            </w:r>
          </w:p>
          <w:p w14:paraId="09D2515B" w14:textId="77777777" w:rsidR="00537A06" w:rsidRPr="00871456" w:rsidRDefault="008A5BB1" w:rsidP="00537A06">
            <w:pPr>
              <w:rPr>
                <w:sz w:val="22"/>
              </w:rPr>
            </w:pPr>
            <w:r w:rsidRPr="00871456">
              <w:rPr>
                <w:sz w:val="22"/>
              </w:rPr>
              <w:t>Creación</w:t>
            </w:r>
            <w:r w:rsidR="0043474D" w:rsidRPr="00871456">
              <w:rPr>
                <w:sz w:val="22"/>
              </w:rPr>
              <w:t xml:space="preserve"> y reto</w:t>
            </w:r>
            <w:r w:rsidRPr="00871456">
              <w:rPr>
                <w:sz w:val="22"/>
              </w:rPr>
              <w:t>que de imágenes con software libre</w:t>
            </w:r>
          </w:p>
          <w:p w14:paraId="6487BC90" w14:textId="77777777" w:rsidR="008A5BB1" w:rsidRPr="00871456" w:rsidRDefault="008A5BB1" w:rsidP="00537A06">
            <w:pPr>
              <w:rPr>
                <w:sz w:val="22"/>
              </w:rPr>
            </w:pPr>
          </w:p>
          <w:p w14:paraId="4659DC78" w14:textId="77777777" w:rsidR="008D4E6B" w:rsidRPr="00871456" w:rsidRDefault="008D4E6B" w:rsidP="008D4E6B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>UNIVERSIDAD DE CANTABRIA</w:t>
            </w:r>
          </w:p>
          <w:p w14:paraId="006BC09D" w14:textId="77777777" w:rsidR="008D4E6B" w:rsidRPr="00871456" w:rsidRDefault="008D4E6B" w:rsidP="008D4E6B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>Mayo 2016</w:t>
            </w:r>
          </w:p>
          <w:p w14:paraId="40C8F26B" w14:textId="56EFBFDD" w:rsidR="006632FC" w:rsidRPr="00871456" w:rsidRDefault="007C46A9" w:rsidP="008D4E6B">
            <w:pPr>
              <w:rPr>
                <w:sz w:val="22"/>
              </w:rPr>
            </w:pPr>
            <w:r>
              <w:rPr>
                <w:sz w:val="22"/>
              </w:rPr>
              <w:t>Introducción a la Construcción Sostenible</w:t>
            </w:r>
          </w:p>
          <w:p w14:paraId="7808D33A" w14:textId="77777777" w:rsidR="00537A06" w:rsidRDefault="00537A06" w:rsidP="00537A06">
            <w:pPr>
              <w:rPr>
                <w:color w:val="FFFFFF" w:themeColor="background1"/>
              </w:rPr>
            </w:pPr>
          </w:p>
          <w:p w14:paraId="059C5401" w14:textId="77777777" w:rsidR="00871456" w:rsidRPr="00871456" w:rsidRDefault="00871456" w:rsidP="00871456">
            <w:pPr>
              <w:rPr>
                <w:b/>
                <w:sz w:val="22"/>
              </w:rPr>
            </w:pPr>
            <w:r w:rsidRPr="00871456">
              <w:rPr>
                <w:b/>
                <w:sz w:val="22"/>
              </w:rPr>
              <w:t>UNIVERSIDAD DE CANTABRIA</w:t>
            </w:r>
          </w:p>
          <w:p w14:paraId="594F6E9F" w14:textId="77777777" w:rsidR="00871456" w:rsidRPr="00871456" w:rsidRDefault="00871456" w:rsidP="00871456">
            <w:pPr>
              <w:pStyle w:val="Fecha"/>
              <w:rPr>
                <w:sz w:val="22"/>
              </w:rPr>
            </w:pPr>
            <w:r w:rsidRPr="00871456">
              <w:rPr>
                <w:sz w:val="22"/>
              </w:rPr>
              <w:t>Agosto 2016</w:t>
            </w:r>
          </w:p>
          <w:p w14:paraId="5753B5CF" w14:textId="77777777" w:rsidR="00871456" w:rsidRPr="00871456" w:rsidRDefault="00871456" w:rsidP="00871456">
            <w:pPr>
              <w:rPr>
                <w:sz w:val="22"/>
              </w:rPr>
            </w:pPr>
            <w:r w:rsidRPr="00871456">
              <w:rPr>
                <w:sz w:val="22"/>
              </w:rPr>
              <w:t>Potencia tu mente</w:t>
            </w:r>
          </w:p>
          <w:p w14:paraId="41729D31" w14:textId="77777777" w:rsidR="00871456" w:rsidRPr="00762C23" w:rsidRDefault="00871456" w:rsidP="00537A06">
            <w:pPr>
              <w:rPr>
                <w:color w:val="FFFFFF" w:themeColor="background1"/>
              </w:rPr>
            </w:pPr>
          </w:p>
        </w:tc>
      </w:tr>
    </w:tbl>
    <w:p w14:paraId="13FDDEE2" w14:textId="77777777" w:rsidR="00871456" w:rsidRDefault="00871456"/>
    <w:tbl>
      <w:tblPr>
        <w:tblW w:w="107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6470"/>
      </w:tblGrid>
      <w:tr w:rsidR="00537A06" w:rsidRPr="00762C23" w14:paraId="53C0B3CF" w14:textId="77777777" w:rsidTr="00AF6D59">
        <w:trPr>
          <w:trHeight w:val="1745"/>
        </w:trPr>
        <w:tc>
          <w:tcPr>
            <w:tcW w:w="4320" w:type="dxa"/>
          </w:tcPr>
          <w:p w14:paraId="2456EBEB" w14:textId="77777777" w:rsidR="000A198F" w:rsidRPr="00AF6D59" w:rsidRDefault="000A198F" w:rsidP="000A198F">
            <w:pPr>
              <w:pStyle w:val="Ttulo3"/>
              <w:rPr>
                <w:szCs w:val="22"/>
              </w:rPr>
            </w:pPr>
            <w:r>
              <w:rPr>
                <w:szCs w:val="22"/>
              </w:rPr>
              <w:lastRenderedPageBreak/>
              <w:t>APTITUDES</w:t>
            </w:r>
          </w:p>
          <w:p w14:paraId="35A553F7" w14:textId="77777777" w:rsidR="000A198F" w:rsidRDefault="000A198F" w:rsidP="000A198F">
            <w:pPr>
              <w:rPr>
                <w:sz w:val="22"/>
              </w:rPr>
            </w:pPr>
            <w:r>
              <w:rPr>
                <w:sz w:val="22"/>
              </w:rPr>
              <w:t>PERSONALES</w:t>
            </w:r>
          </w:p>
          <w:p w14:paraId="2292EA0C" w14:textId="77777777" w:rsidR="000A198F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6F5655">
              <w:rPr>
                <w:sz w:val="22"/>
              </w:rPr>
              <w:t>Creatividad</w:t>
            </w:r>
          </w:p>
          <w:p w14:paraId="7929947D" w14:textId="77777777" w:rsidR="000A198F" w:rsidRPr="006F5655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6F5655">
              <w:rPr>
                <w:sz w:val="22"/>
              </w:rPr>
              <w:t>Iniciativa</w:t>
            </w:r>
          </w:p>
          <w:p w14:paraId="4B328036" w14:textId="77777777" w:rsidR="000A198F" w:rsidRPr="00AF6D59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AF6D59">
              <w:rPr>
                <w:sz w:val="22"/>
              </w:rPr>
              <w:t>Honestidad</w:t>
            </w:r>
          </w:p>
          <w:p w14:paraId="6B6D7ABF" w14:textId="77777777" w:rsidR="000A198F" w:rsidRPr="00AF6D59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AF6D59">
              <w:rPr>
                <w:sz w:val="22"/>
              </w:rPr>
              <w:t>Liderazgo</w:t>
            </w:r>
          </w:p>
          <w:p w14:paraId="620AD723" w14:textId="77777777" w:rsidR="000A198F" w:rsidRPr="00AF6D59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AF6D59">
              <w:rPr>
                <w:sz w:val="22"/>
              </w:rPr>
              <w:t>Seguridad</w:t>
            </w:r>
          </w:p>
          <w:p w14:paraId="54EC4D54" w14:textId="77777777" w:rsidR="000A198F" w:rsidRPr="00AF6D59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AF6D59">
              <w:rPr>
                <w:sz w:val="22"/>
              </w:rPr>
              <w:t>Empatía</w:t>
            </w:r>
          </w:p>
          <w:p w14:paraId="085F73C6" w14:textId="77777777" w:rsidR="000A198F" w:rsidRDefault="000A198F" w:rsidP="000A198F">
            <w:pPr>
              <w:pStyle w:val="Prrafodelista"/>
              <w:numPr>
                <w:ilvl w:val="0"/>
                <w:numId w:val="8"/>
              </w:numPr>
              <w:rPr>
                <w:sz w:val="22"/>
              </w:rPr>
            </w:pPr>
            <w:r w:rsidRPr="00AF6D59">
              <w:rPr>
                <w:sz w:val="22"/>
              </w:rPr>
              <w:t>Resiliencia</w:t>
            </w:r>
          </w:p>
          <w:p w14:paraId="50E927C1" w14:textId="77777777" w:rsidR="000A198F" w:rsidRPr="000A198F" w:rsidRDefault="000A198F" w:rsidP="000A198F">
            <w:pPr>
              <w:rPr>
                <w:sz w:val="22"/>
              </w:rPr>
            </w:pPr>
          </w:p>
          <w:p w14:paraId="1BA6F321" w14:textId="77777777" w:rsidR="000A198F" w:rsidRPr="000A198F" w:rsidRDefault="000A198F" w:rsidP="000A198F">
            <w:pPr>
              <w:rPr>
                <w:sz w:val="22"/>
              </w:rPr>
            </w:pPr>
            <w:r>
              <w:rPr>
                <w:sz w:val="22"/>
              </w:rPr>
              <w:t>PROFESIONALES</w:t>
            </w:r>
          </w:p>
          <w:p w14:paraId="6EC9EE8F" w14:textId="77777777" w:rsidR="000A198F" w:rsidRPr="00AF6D59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AF6D59">
              <w:rPr>
                <w:sz w:val="22"/>
              </w:rPr>
              <w:t>Lealtad</w:t>
            </w:r>
          </w:p>
          <w:p w14:paraId="53D1DF48" w14:textId="77777777" w:rsidR="000A198F" w:rsidRPr="00AF6D59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AF6D59">
              <w:rPr>
                <w:sz w:val="22"/>
              </w:rPr>
              <w:t>Perseverancia</w:t>
            </w:r>
          </w:p>
          <w:p w14:paraId="356FA666" w14:textId="77777777" w:rsidR="000A198F" w:rsidRPr="00AF6D59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AF6D59">
              <w:rPr>
                <w:sz w:val="22"/>
              </w:rPr>
              <w:t>Adaptabilidad</w:t>
            </w:r>
          </w:p>
          <w:p w14:paraId="174F5759" w14:textId="77777777" w:rsidR="000A198F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AF6D59">
              <w:rPr>
                <w:sz w:val="22"/>
              </w:rPr>
              <w:t xml:space="preserve">Capacidad de trabajar </w:t>
            </w:r>
          </w:p>
          <w:p w14:paraId="59D69EF6" w14:textId="77777777" w:rsidR="000A198F" w:rsidRPr="00AF6D59" w:rsidRDefault="000A198F" w:rsidP="000A198F">
            <w:pPr>
              <w:pStyle w:val="Prrafodelista"/>
              <w:rPr>
                <w:sz w:val="22"/>
              </w:rPr>
            </w:pPr>
            <w:r w:rsidRPr="00AF6D59">
              <w:rPr>
                <w:sz w:val="22"/>
              </w:rPr>
              <w:t>en equipo</w:t>
            </w:r>
          </w:p>
          <w:p w14:paraId="199D34F6" w14:textId="77777777" w:rsidR="000A198F" w:rsidRPr="00AF6D59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AF6D59">
              <w:rPr>
                <w:sz w:val="22"/>
              </w:rPr>
              <w:t>Polivalencia</w:t>
            </w:r>
          </w:p>
          <w:p w14:paraId="3F0582EE" w14:textId="77777777" w:rsidR="000A198F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AF6D59">
              <w:rPr>
                <w:sz w:val="22"/>
              </w:rPr>
              <w:t>Proactividad</w:t>
            </w:r>
          </w:p>
          <w:p w14:paraId="517CBBD4" w14:textId="77777777" w:rsidR="000A198F" w:rsidRDefault="000A198F" w:rsidP="000A198F">
            <w:pPr>
              <w:pStyle w:val="Prrafodelista"/>
              <w:numPr>
                <w:ilvl w:val="0"/>
                <w:numId w:val="9"/>
              </w:numPr>
              <w:rPr>
                <w:sz w:val="22"/>
              </w:rPr>
            </w:pPr>
            <w:r w:rsidRPr="000A198F">
              <w:rPr>
                <w:sz w:val="22"/>
              </w:rPr>
              <w:t xml:space="preserve">Capacidad de resolución </w:t>
            </w:r>
          </w:p>
          <w:p w14:paraId="393E85EA" w14:textId="77777777" w:rsidR="00834A37" w:rsidRPr="000A198F" w:rsidRDefault="000A198F" w:rsidP="000A198F">
            <w:pPr>
              <w:pStyle w:val="Prrafodelista"/>
              <w:rPr>
                <w:sz w:val="22"/>
              </w:rPr>
            </w:pPr>
            <w:r w:rsidRPr="000A198F">
              <w:rPr>
                <w:sz w:val="22"/>
              </w:rPr>
              <w:t>de problemas</w:t>
            </w:r>
          </w:p>
          <w:p w14:paraId="2EA429F1" w14:textId="77777777" w:rsidR="00537A06" w:rsidRPr="00762C23" w:rsidRDefault="00537A06" w:rsidP="000C45FF">
            <w:pPr>
              <w:tabs>
                <w:tab w:val="left" w:pos="990"/>
              </w:tabs>
            </w:pPr>
          </w:p>
        </w:tc>
        <w:tc>
          <w:tcPr>
            <w:tcW w:w="6470" w:type="dxa"/>
          </w:tcPr>
          <w:sdt>
            <w:sdtPr>
              <w:rPr>
                <w:szCs w:val="22"/>
              </w:rPr>
              <w:id w:val="1001553383"/>
              <w:placeholder>
                <w:docPart w:val="8036C787D4B9481387A3E9EFEFF47895"/>
              </w:placeholder>
              <w:temporary/>
              <w:showingPlcHdr/>
              <w15:appearance w15:val="hidden"/>
            </w:sdtPr>
            <w:sdtEndPr/>
            <w:sdtContent>
              <w:p w14:paraId="6AE9C469" w14:textId="77777777" w:rsidR="00537A06" w:rsidRPr="00AF6D59" w:rsidRDefault="00537A06" w:rsidP="00537A06">
                <w:pPr>
                  <w:pStyle w:val="Ttulo2"/>
                  <w:rPr>
                    <w:szCs w:val="22"/>
                  </w:rPr>
                </w:pPr>
                <w:r w:rsidRPr="00AF6D59">
                  <w:rPr>
                    <w:sz w:val="28"/>
                    <w:szCs w:val="28"/>
                    <w:lang w:bidi="es-ES"/>
                  </w:rPr>
                  <w:t>EXPERIENCIA LABORAL</w:t>
                </w:r>
              </w:p>
            </w:sdtContent>
          </w:sdt>
          <w:p w14:paraId="39A66D9B" w14:textId="77777777" w:rsidR="00EE36E5" w:rsidRDefault="00EE36E5" w:rsidP="000171CF">
            <w:pPr>
              <w:rPr>
                <w:rFonts w:asciiTheme="majorHAnsi" w:hAnsiTheme="majorHAnsi"/>
                <w:b/>
                <w:sz w:val="22"/>
              </w:rPr>
            </w:pPr>
          </w:p>
          <w:p w14:paraId="2520E363" w14:textId="44A644B3" w:rsidR="000171CF" w:rsidRPr="00AF6D59" w:rsidRDefault="000171CF" w:rsidP="000171CF">
            <w:pPr>
              <w:rPr>
                <w:rFonts w:asciiTheme="majorHAnsi" w:hAnsiTheme="majorHAnsi"/>
                <w:b/>
                <w:sz w:val="22"/>
                <w:lang w:bidi="es-ES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ALCALDIA MUNICIPAL DE SAN PEDRO PERULAPÁN</w:t>
            </w:r>
          </w:p>
          <w:p w14:paraId="131C320C" w14:textId="375AFDE1" w:rsidR="007C46A9" w:rsidRDefault="007C46A9" w:rsidP="000171CF">
            <w:pPr>
              <w:rPr>
                <w:rFonts w:asciiTheme="majorHAnsi" w:hAnsiTheme="majorHAnsi"/>
                <w:sz w:val="22"/>
                <w:lang w:bidi="es-ES"/>
              </w:rPr>
            </w:pPr>
          </w:p>
          <w:p w14:paraId="1F69D8AD" w14:textId="77777777" w:rsidR="00EE36E5" w:rsidRDefault="007C46A9" w:rsidP="000171CF">
            <w:pPr>
              <w:rPr>
                <w:rFonts w:asciiTheme="majorHAnsi" w:hAnsiTheme="majorHAnsi"/>
                <w:sz w:val="22"/>
                <w:lang w:bidi="es-ES"/>
              </w:rPr>
            </w:pPr>
            <w:r>
              <w:rPr>
                <w:rFonts w:asciiTheme="majorHAnsi" w:hAnsiTheme="majorHAnsi"/>
                <w:sz w:val="22"/>
                <w:lang w:bidi="es-ES"/>
              </w:rPr>
              <w:t>AUXILIAR DE GERENCIA Y APOYO A</w:t>
            </w:r>
            <w:r w:rsidR="00EE36E5">
              <w:rPr>
                <w:rFonts w:asciiTheme="majorHAnsi" w:hAnsiTheme="majorHAnsi"/>
                <w:sz w:val="22"/>
                <w:lang w:bidi="es-ES"/>
              </w:rPr>
              <w:t>DMINISTRATIVO A SERVICIOS MUNICIPALES Y GENERALES</w:t>
            </w:r>
          </w:p>
          <w:p w14:paraId="2AD5B56E" w14:textId="783DDE7C" w:rsidR="00EE36E5" w:rsidRDefault="00EE36E5" w:rsidP="000171CF">
            <w:pPr>
              <w:rPr>
                <w:rFonts w:asciiTheme="majorHAnsi" w:hAnsiTheme="majorHAnsi"/>
                <w:sz w:val="22"/>
                <w:lang w:bidi="es-ES"/>
              </w:rPr>
            </w:pPr>
            <w:r>
              <w:rPr>
                <w:rFonts w:asciiTheme="majorHAnsi" w:hAnsiTheme="majorHAnsi"/>
                <w:sz w:val="22"/>
                <w:lang w:bidi="es-ES"/>
              </w:rPr>
              <w:t>ACTUALMENTE</w:t>
            </w:r>
          </w:p>
          <w:p w14:paraId="3DA1C76F" w14:textId="77777777" w:rsidR="00EE36E5" w:rsidRPr="00EE36E5" w:rsidRDefault="00EE36E5" w:rsidP="00EE36E5">
            <w:pPr>
              <w:pStyle w:val="Prrafodelista"/>
              <w:numPr>
                <w:ilvl w:val="0"/>
                <w:numId w:val="13"/>
              </w:numPr>
              <w:rPr>
                <w:rFonts w:asciiTheme="majorHAnsi" w:hAnsiTheme="majorHAnsi"/>
                <w:sz w:val="22"/>
                <w:lang w:bidi="es-ES"/>
              </w:rPr>
            </w:pPr>
            <w:r w:rsidRPr="00EE36E5">
              <w:rPr>
                <w:rFonts w:asciiTheme="majorHAnsi" w:hAnsiTheme="majorHAnsi"/>
                <w:sz w:val="22"/>
                <w:lang w:bidi="es-ES"/>
              </w:rPr>
              <w:t>Apoyo en procesos administrativos.</w:t>
            </w:r>
          </w:p>
          <w:p w14:paraId="2B779F34" w14:textId="77777777" w:rsidR="00EE36E5" w:rsidRPr="00EE36E5" w:rsidRDefault="00EE36E5" w:rsidP="00EE36E5">
            <w:pPr>
              <w:pStyle w:val="Prrafodelista"/>
              <w:numPr>
                <w:ilvl w:val="0"/>
                <w:numId w:val="13"/>
              </w:numPr>
              <w:rPr>
                <w:rFonts w:asciiTheme="majorHAnsi" w:hAnsiTheme="majorHAnsi"/>
                <w:sz w:val="22"/>
                <w:lang w:bidi="es-ES"/>
              </w:rPr>
            </w:pPr>
            <w:r w:rsidRPr="00EE36E5">
              <w:rPr>
                <w:rFonts w:asciiTheme="majorHAnsi" w:hAnsiTheme="majorHAnsi"/>
                <w:sz w:val="22"/>
                <w:lang w:bidi="es-ES"/>
              </w:rPr>
              <w:t>Archivo de documentación.</w:t>
            </w:r>
          </w:p>
          <w:p w14:paraId="3810C7CD" w14:textId="77777777" w:rsidR="00EE36E5" w:rsidRPr="00EE36E5" w:rsidRDefault="00EE36E5" w:rsidP="00EE36E5">
            <w:pPr>
              <w:pStyle w:val="Prrafodelista"/>
              <w:numPr>
                <w:ilvl w:val="0"/>
                <w:numId w:val="13"/>
              </w:numPr>
              <w:rPr>
                <w:rFonts w:asciiTheme="majorHAnsi" w:hAnsiTheme="majorHAnsi"/>
                <w:sz w:val="22"/>
                <w:lang w:bidi="es-ES"/>
              </w:rPr>
            </w:pPr>
            <w:r w:rsidRPr="00EE36E5">
              <w:rPr>
                <w:rFonts w:asciiTheme="majorHAnsi" w:hAnsiTheme="majorHAnsi"/>
                <w:sz w:val="22"/>
                <w:lang w:bidi="es-ES"/>
              </w:rPr>
              <w:t>Realización de inventario.</w:t>
            </w:r>
          </w:p>
          <w:p w14:paraId="337A1414" w14:textId="77777777" w:rsidR="00EE36E5" w:rsidRPr="00EE36E5" w:rsidRDefault="00EE36E5" w:rsidP="00EE36E5">
            <w:pPr>
              <w:pStyle w:val="Prrafodelista"/>
              <w:numPr>
                <w:ilvl w:val="0"/>
                <w:numId w:val="13"/>
              </w:numPr>
              <w:rPr>
                <w:rFonts w:asciiTheme="majorHAnsi" w:hAnsiTheme="majorHAnsi"/>
                <w:sz w:val="22"/>
                <w:lang w:bidi="es-ES"/>
              </w:rPr>
            </w:pPr>
            <w:r w:rsidRPr="00EE36E5">
              <w:rPr>
                <w:rFonts w:asciiTheme="majorHAnsi" w:hAnsiTheme="majorHAnsi"/>
                <w:sz w:val="22"/>
                <w:lang w:bidi="es-ES"/>
              </w:rPr>
              <w:t>Apoyo en logística y organización de actividades.</w:t>
            </w:r>
          </w:p>
          <w:p w14:paraId="38CA81EC" w14:textId="7806AF25" w:rsidR="007C46A9" w:rsidRDefault="00EE36E5" w:rsidP="000171CF">
            <w:pPr>
              <w:rPr>
                <w:rFonts w:asciiTheme="majorHAnsi" w:hAnsiTheme="majorHAnsi"/>
                <w:sz w:val="22"/>
                <w:lang w:bidi="es-ES"/>
              </w:rPr>
            </w:pPr>
            <w:r>
              <w:rPr>
                <w:rFonts w:asciiTheme="majorHAnsi" w:hAnsiTheme="majorHAnsi"/>
                <w:sz w:val="22"/>
                <w:lang w:bidi="es-ES"/>
              </w:rPr>
              <w:t xml:space="preserve"> </w:t>
            </w:r>
          </w:p>
          <w:p w14:paraId="57FA2869" w14:textId="46A06A56" w:rsidR="000171CF" w:rsidRPr="00AF6D59" w:rsidRDefault="000171CF" w:rsidP="000171CF">
            <w:pPr>
              <w:rPr>
                <w:rFonts w:asciiTheme="majorHAnsi" w:hAnsiTheme="majorHAnsi"/>
                <w:sz w:val="22"/>
                <w:lang w:bidi="es-ES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>SECRETARIA DEL DESPACHO DEL ALCALDE</w:t>
            </w:r>
          </w:p>
          <w:p w14:paraId="32ED1631" w14:textId="0EFBDF22" w:rsidR="000171CF" w:rsidRPr="00AF6D59" w:rsidRDefault="00EE36E5" w:rsidP="000171CF">
            <w:pPr>
              <w:rPr>
                <w:rFonts w:asciiTheme="majorHAnsi" w:hAnsiTheme="majorHAnsi"/>
                <w:sz w:val="22"/>
                <w:lang w:bidi="es-ES"/>
              </w:rPr>
            </w:pPr>
            <w:r>
              <w:rPr>
                <w:rFonts w:asciiTheme="majorHAnsi" w:hAnsiTheme="majorHAnsi"/>
                <w:sz w:val="22"/>
                <w:lang w:bidi="es-ES"/>
              </w:rPr>
              <w:t xml:space="preserve">MAYO </w:t>
            </w:r>
            <w:r w:rsidR="000171CF" w:rsidRPr="00AF6D59">
              <w:rPr>
                <w:rFonts w:asciiTheme="majorHAnsi" w:hAnsiTheme="majorHAnsi"/>
                <w:sz w:val="22"/>
                <w:lang w:bidi="es-ES"/>
              </w:rPr>
              <w:t>2018-</w:t>
            </w:r>
            <w:r>
              <w:rPr>
                <w:rFonts w:asciiTheme="majorHAnsi" w:hAnsiTheme="majorHAnsi"/>
                <w:sz w:val="22"/>
                <w:lang w:bidi="es-ES"/>
              </w:rPr>
              <w:t xml:space="preserve"> SEPTIEMBRE </w:t>
            </w:r>
            <w:r w:rsidR="000171CF" w:rsidRPr="00AF6D59">
              <w:rPr>
                <w:rFonts w:asciiTheme="majorHAnsi" w:hAnsiTheme="majorHAnsi"/>
                <w:sz w:val="22"/>
                <w:lang w:bidi="es-ES"/>
              </w:rPr>
              <w:t>2019</w:t>
            </w:r>
          </w:p>
          <w:p w14:paraId="4C792BAB" w14:textId="77777777" w:rsidR="006D49B3" w:rsidRPr="00AF6D59" w:rsidRDefault="006D49B3" w:rsidP="006D49B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Atención al público.</w:t>
            </w:r>
          </w:p>
          <w:p w14:paraId="5F8D1F1A" w14:textId="77777777" w:rsidR="000171CF" w:rsidRPr="00AF6D59" w:rsidRDefault="000171CF" w:rsidP="000171CF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Coordinación de reuniones y eventos.</w:t>
            </w:r>
          </w:p>
          <w:p w14:paraId="43EF1C6F" w14:textId="77777777" w:rsidR="000171CF" w:rsidRPr="00AF6D59" w:rsidRDefault="000171CF" w:rsidP="000171CF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Manejo de agenda de actividades.</w:t>
            </w:r>
          </w:p>
          <w:p w14:paraId="4722AF0E" w14:textId="77777777" w:rsidR="000171CF" w:rsidRPr="00AF6D59" w:rsidRDefault="000171CF" w:rsidP="000171CF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Preparación de discursos e informes.</w:t>
            </w:r>
          </w:p>
          <w:p w14:paraId="18A29909" w14:textId="77777777" w:rsidR="000171CF" w:rsidRPr="00AF6D59" w:rsidRDefault="000171CF" w:rsidP="000171CF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Documentación de archivos.</w:t>
            </w:r>
          </w:p>
          <w:p w14:paraId="30D5A5CB" w14:textId="77777777" w:rsidR="006D49B3" w:rsidRPr="00AF6D59" w:rsidRDefault="006D49B3" w:rsidP="006D49B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Redacción de documentos varios.</w:t>
            </w:r>
          </w:p>
          <w:p w14:paraId="0F462714" w14:textId="77777777" w:rsidR="006D49B3" w:rsidRPr="00AF6D59" w:rsidRDefault="006D49B3" w:rsidP="006D49B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Coordinación del uso de la cancha de basquetbol.</w:t>
            </w:r>
          </w:p>
          <w:p w14:paraId="1155E4F0" w14:textId="77777777" w:rsidR="000171CF" w:rsidRPr="00AF6D59" w:rsidRDefault="000171CF" w:rsidP="006D49B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 xml:space="preserve">Apoyo en </w:t>
            </w:r>
            <w:r w:rsidR="006D49B3" w:rsidRPr="00AF6D59">
              <w:rPr>
                <w:rFonts w:asciiTheme="majorHAnsi" w:hAnsiTheme="majorHAnsi"/>
                <w:sz w:val="22"/>
              </w:rPr>
              <w:t>el área de comunicaciones</w:t>
            </w:r>
            <w:r w:rsidRPr="00AF6D59">
              <w:rPr>
                <w:rFonts w:asciiTheme="majorHAnsi" w:hAnsiTheme="majorHAnsi"/>
                <w:sz w:val="22"/>
              </w:rPr>
              <w:t>.</w:t>
            </w:r>
          </w:p>
          <w:p w14:paraId="273C8748" w14:textId="77777777" w:rsidR="000171CF" w:rsidRPr="00AF6D59" w:rsidRDefault="000171CF" w:rsidP="000171CF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Apoyo en área de recepción.</w:t>
            </w:r>
          </w:p>
          <w:p w14:paraId="581EA28E" w14:textId="77777777" w:rsidR="006D49B3" w:rsidRPr="00AF6D59" w:rsidRDefault="006D49B3" w:rsidP="006D49B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Apoyo en área de UACI</w:t>
            </w:r>
          </w:p>
          <w:p w14:paraId="2A4F13C7" w14:textId="77777777" w:rsidR="000171CF" w:rsidRPr="00AF6D59" w:rsidRDefault="000171CF" w:rsidP="000171CF">
            <w:pPr>
              <w:rPr>
                <w:rFonts w:asciiTheme="majorHAnsi" w:hAnsiTheme="majorHAnsi"/>
                <w:sz w:val="22"/>
              </w:rPr>
            </w:pPr>
          </w:p>
          <w:p w14:paraId="36B68C3D" w14:textId="77777777" w:rsidR="000171CF" w:rsidRPr="00AF6D59" w:rsidRDefault="000171CF" w:rsidP="000171CF">
            <w:pPr>
              <w:rPr>
                <w:rFonts w:asciiTheme="majorHAnsi" w:hAnsiTheme="majorHAnsi"/>
                <w:bCs/>
                <w:sz w:val="22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>ENCARGADA DE FONDO CIRCULANTE (CAJA CHICA)</w:t>
            </w:r>
          </w:p>
          <w:p w14:paraId="142EDCED" w14:textId="77777777" w:rsidR="000171CF" w:rsidRPr="00AF6D59" w:rsidRDefault="000171CF" w:rsidP="000171CF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2018</w:t>
            </w:r>
            <w:r w:rsidRPr="00AF6D59">
              <w:rPr>
                <w:rFonts w:asciiTheme="majorHAnsi" w:hAnsiTheme="majorHAnsi"/>
                <w:sz w:val="22"/>
                <w:lang w:bidi="es-ES"/>
              </w:rPr>
              <w:t>-</w:t>
            </w:r>
            <w:r w:rsidRPr="00AF6D59">
              <w:rPr>
                <w:rFonts w:asciiTheme="majorHAnsi" w:hAnsiTheme="majorHAnsi"/>
                <w:sz w:val="22"/>
              </w:rPr>
              <w:t>2019</w:t>
            </w:r>
          </w:p>
          <w:p w14:paraId="64DE1EA0" w14:textId="77777777" w:rsidR="000171CF" w:rsidRPr="00AF6D59" w:rsidRDefault="000171CF" w:rsidP="000171CF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 xml:space="preserve">Realización de compras. </w:t>
            </w:r>
          </w:p>
          <w:p w14:paraId="3849D89C" w14:textId="77777777" w:rsidR="000171CF" w:rsidRPr="00AF6D59" w:rsidRDefault="000171CF" w:rsidP="000171CF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Pago por realización de pequeños trabajos.</w:t>
            </w:r>
          </w:p>
          <w:p w14:paraId="0407B583" w14:textId="77777777" w:rsidR="000171CF" w:rsidRPr="00AF6D59" w:rsidRDefault="000171CF" w:rsidP="000171CF">
            <w:pPr>
              <w:rPr>
                <w:rFonts w:asciiTheme="majorHAnsi" w:hAnsiTheme="majorHAnsi"/>
                <w:sz w:val="22"/>
              </w:rPr>
            </w:pPr>
          </w:p>
          <w:p w14:paraId="2E1BE1D3" w14:textId="083E69A1" w:rsidR="00EE36E5" w:rsidRDefault="001E750D" w:rsidP="001E750D">
            <w:pPr>
              <w:rPr>
                <w:rFonts w:asciiTheme="majorHAnsi" w:hAnsiTheme="majorHAnsi"/>
                <w:b/>
                <w:sz w:val="22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CNEL. OSWALD SIBRIAN MIRANDA</w:t>
            </w:r>
          </w:p>
          <w:p w14:paraId="5D66FDD5" w14:textId="77777777" w:rsidR="00EE36E5" w:rsidRDefault="00EE36E5" w:rsidP="001E750D">
            <w:pPr>
              <w:rPr>
                <w:rFonts w:asciiTheme="majorHAnsi" w:hAnsiTheme="majorHAnsi"/>
                <w:b/>
                <w:sz w:val="22"/>
              </w:rPr>
            </w:pPr>
          </w:p>
          <w:p w14:paraId="36CB1817" w14:textId="6FABD51E" w:rsidR="001E750D" w:rsidRPr="00AF6D59" w:rsidRDefault="001E750D" w:rsidP="001E750D">
            <w:pPr>
              <w:rPr>
                <w:rFonts w:asciiTheme="majorHAnsi" w:hAnsiTheme="majorHAnsi"/>
                <w:b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ASISTENTE PERSONAL</w:t>
            </w:r>
          </w:p>
          <w:p w14:paraId="2867F85C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2017-2019</w:t>
            </w:r>
          </w:p>
          <w:p w14:paraId="37AF9845" w14:textId="77777777" w:rsidR="001E750D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Coordinación de reuniones y eventos.</w:t>
            </w:r>
          </w:p>
          <w:p w14:paraId="66716768" w14:textId="77777777" w:rsidR="00243794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Manejo de agenda de actividades.</w:t>
            </w:r>
          </w:p>
          <w:p w14:paraId="2798E08B" w14:textId="77777777" w:rsidR="00243794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Preparación de discursos e informes estadísticos.</w:t>
            </w:r>
          </w:p>
          <w:p w14:paraId="2EEAED38" w14:textId="77777777" w:rsidR="00243794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Asistencia técnica en informática.</w:t>
            </w:r>
          </w:p>
          <w:p w14:paraId="059B4414" w14:textId="77777777" w:rsidR="000171CF" w:rsidRPr="00AF6D59" w:rsidRDefault="000171CF" w:rsidP="000171CF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Documentación de archivos.</w:t>
            </w:r>
          </w:p>
          <w:p w14:paraId="308F78BA" w14:textId="77777777" w:rsidR="00243794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Apoyo en manejo de finanzas personales.</w:t>
            </w:r>
          </w:p>
          <w:p w14:paraId="0B1739A9" w14:textId="77777777" w:rsidR="00243794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Selección y publicación de material fotográfico.</w:t>
            </w:r>
          </w:p>
          <w:p w14:paraId="150BC3D1" w14:textId="77777777" w:rsidR="00243794" w:rsidRPr="00AF6D59" w:rsidRDefault="00243794" w:rsidP="007F349C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Elaboración de afiches.</w:t>
            </w:r>
          </w:p>
          <w:p w14:paraId="7F63DDF9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</w:rPr>
            </w:pPr>
          </w:p>
          <w:p w14:paraId="35478A60" w14:textId="5324C4FF" w:rsidR="001E750D" w:rsidRPr="00AF6D59" w:rsidRDefault="001E750D" w:rsidP="001E750D">
            <w:pPr>
              <w:rPr>
                <w:rFonts w:asciiTheme="majorHAnsi" w:hAnsiTheme="majorHAnsi"/>
                <w:b/>
                <w:sz w:val="22"/>
                <w:lang w:bidi="es-ES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GRUPO COMUNITARIO “CALVAREÑO”</w:t>
            </w:r>
          </w:p>
          <w:p w14:paraId="14945487" w14:textId="77777777" w:rsidR="003F0236" w:rsidRPr="00AF6D59" w:rsidRDefault="003F0236" w:rsidP="001E750D">
            <w:pPr>
              <w:rPr>
                <w:rFonts w:asciiTheme="majorHAnsi" w:hAnsiTheme="majorHAnsi"/>
                <w:sz w:val="22"/>
                <w:lang w:bidi="es-ES"/>
              </w:rPr>
            </w:pPr>
          </w:p>
          <w:p w14:paraId="197B75BE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  <w:lang w:bidi="es-ES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>COORDINADORA Y DISEÑADORA</w:t>
            </w:r>
          </w:p>
          <w:p w14:paraId="3060C46E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  <w:lang w:bidi="es-ES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>2018-2019</w:t>
            </w:r>
          </w:p>
          <w:p w14:paraId="0B5C719A" w14:textId="77777777" w:rsidR="001E750D" w:rsidRPr="00AF6D59" w:rsidRDefault="001E750D" w:rsidP="001E750D">
            <w:pPr>
              <w:pStyle w:val="Prrafodelista"/>
              <w:numPr>
                <w:ilvl w:val="0"/>
                <w:numId w:val="6"/>
              </w:numPr>
              <w:rPr>
                <w:rFonts w:asciiTheme="majorHAnsi" w:hAnsiTheme="majorHAnsi"/>
                <w:sz w:val="22"/>
                <w:lang w:bidi="es-ES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>Organización, Diseño y elaboración de alfombra para Semana Santa</w:t>
            </w:r>
          </w:p>
          <w:p w14:paraId="747ED8EA" w14:textId="77777777" w:rsidR="001E750D" w:rsidRPr="00AF6D59" w:rsidRDefault="001E750D" w:rsidP="001E750D">
            <w:pPr>
              <w:pStyle w:val="Prrafodelista"/>
              <w:rPr>
                <w:rFonts w:asciiTheme="majorHAnsi" w:hAnsiTheme="majorHAnsi"/>
                <w:sz w:val="22"/>
                <w:lang w:bidi="es-ES"/>
              </w:rPr>
            </w:pPr>
          </w:p>
          <w:p w14:paraId="41547D26" w14:textId="77777777" w:rsidR="001E750D" w:rsidRPr="00AF6D59" w:rsidRDefault="001E750D" w:rsidP="001E750D">
            <w:pPr>
              <w:rPr>
                <w:rFonts w:asciiTheme="majorHAnsi" w:hAnsiTheme="majorHAnsi"/>
                <w:bCs/>
                <w:sz w:val="22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lastRenderedPageBreak/>
              <w:t>AUXILIAR DE DISEÑO ARTISTICO</w:t>
            </w:r>
          </w:p>
          <w:p w14:paraId="6151E342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2012</w:t>
            </w:r>
            <w:r w:rsidRPr="00AF6D59">
              <w:rPr>
                <w:rFonts w:asciiTheme="majorHAnsi" w:hAnsiTheme="majorHAnsi"/>
                <w:sz w:val="22"/>
                <w:lang w:bidi="es-ES"/>
              </w:rPr>
              <w:t>-</w:t>
            </w:r>
            <w:r w:rsidRPr="00AF6D59">
              <w:rPr>
                <w:rFonts w:asciiTheme="majorHAnsi" w:hAnsiTheme="majorHAnsi"/>
                <w:sz w:val="22"/>
              </w:rPr>
              <w:t>2017</w:t>
            </w:r>
          </w:p>
          <w:p w14:paraId="1D884D9F" w14:textId="77777777" w:rsidR="001E750D" w:rsidRPr="00AF6D59" w:rsidRDefault="001E750D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 xml:space="preserve">Diseño y elaboración de alfombra para Semana Santa. </w:t>
            </w:r>
          </w:p>
          <w:p w14:paraId="11167CCB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</w:rPr>
            </w:pPr>
          </w:p>
          <w:p w14:paraId="26BE3BC8" w14:textId="77777777" w:rsidR="001E750D" w:rsidRPr="00AF6D59" w:rsidRDefault="001E750D" w:rsidP="001E750D">
            <w:pPr>
              <w:rPr>
                <w:rFonts w:asciiTheme="majorHAnsi" w:hAnsiTheme="majorHAnsi"/>
                <w:bCs/>
                <w:sz w:val="22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>AUXILIAR ELECTRICISTA</w:t>
            </w:r>
          </w:p>
          <w:p w14:paraId="6B083ECC" w14:textId="77777777" w:rsidR="001E750D" w:rsidRPr="00AF6D59" w:rsidRDefault="001E750D" w:rsidP="001E750D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2008</w:t>
            </w:r>
            <w:r w:rsidRPr="00AF6D59">
              <w:rPr>
                <w:rFonts w:asciiTheme="majorHAnsi" w:hAnsiTheme="majorHAnsi"/>
                <w:sz w:val="22"/>
                <w:lang w:bidi="es-ES"/>
              </w:rPr>
              <w:t>-</w:t>
            </w:r>
            <w:r w:rsidRPr="00AF6D59">
              <w:rPr>
                <w:rFonts w:asciiTheme="majorHAnsi" w:hAnsiTheme="majorHAnsi"/>
                <w:sz w:val="22"/>
              </w:rPr>
              <w:t>2012</w:t>
            </w:r>
          </w:p>
          <w:p w14:paraId="365DFB77" w14:textId="77777777" w:rsidR="001E750D" w:rsidRPr="00AF6D59" w:rsidRDefault="001E750D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Instalación de red eléctrica provisional.</w:t>
            </w:r>
          </w:p>
          <w:p w14:paraId="4E84D8AD" w14:textId="77777777" w:rsidR="001E750D" w:rsidRDefault="001E750D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Instalación de luminarias.</w:t>
            </w:r>
          </w:p>
          <w:p w14:paraId="59793385" w14:textId="77777777" w:rsidR="00AF6D59" w:rsidRDefault="00AF6D59" w:rsidP="00AF6D59">
            <w:pPr>
              <w:rPr>
                <w:rFonts w:asciiTheme="majorHAnsi" w:hAnsiTheme="majorHAnsi"/>
                <w:sz w:val="22"/>
              </w:rPr>
            </w:pPr>
          </w:p>
          <w:p w14:paraId="19BA6AE2" w14:textId="77777777" w:rsidR="00AF6D59" w:rsidRPr="00AF6D59" w:rsidRDefault="00AF6D59" w:rsidP="00AF6D59">
            <w:pPr>
              <w:rPr>
                <w:rFonts w:asciiTheme="majorHAnsi" w:hAnsiTheme="majorHAnsi"/>
                <w:sz w:val="22"/>
              </w:rPr>
            </w:pPr>
          </w:p>
          <w:p w14:paraId="1FA3135B" w14:textId="77777777" w:rsidR="001E750D" w:rsidRPr="00AF6D59" w:rsidRDefault="001E750D" w:rsidP="00537A06">
            <w:pPr>
              <w:rPr>
                <w:rFonts w:asciiTheme="majorHAnsi" w:hAnsiTheme="majorHAnsi"/>
                <w:b/>
                <w:sz w:val="22"/>
              </w:rPr>
            </w:pPr>
          </w:p>
          <w:p w14:paraId="4E2A46D3" w14:textId="77777777" w:rsidR="00537A06" w:rsidRPr="00AF6D59" w:rsidRDefault="00240175" w:rsidP="00537A06">
            <w:pPr>
              <w:rPr>
                <w:rFonts w:asciiTheme="majorHAnsi" w:hAnsiTheme="majorHAnsi"/>
                <w:bCs/>
                <w:sz w:val="22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CASA MARIA MADRE DE MISERICORDIA;</w:t>
            </w:r>
            <w:r w:rsidR="00537A06" w:rsidRPr="00AF6D59">
              <w:rPr>
                <w:rFonts w:asciiTheme="majorHAnsi" w:hAnsiTheme="majorHAnsi"/>
                <w:sz w:val="22"/>
                <w:lang w:bidi="es-ES"/>
              </w:rPr>
              <w:t xml:space="preserve"> </w:t>
            </w:r>
            <w:r w:rsidRPr="00AF6D59">
              <w:rPr>
                <w:rFonts w:asciiTheme="majorHAnsi" w:hAnsiTheme="majorHAnsi"/>
                <w:sz w:val="22"/>
              </w:rPr>
              <w:t>VOLUNTARIA</w:t>
            </w:r>
          </w:p>
          <w:p w14:paraId="46EBF268" w14:textId="77777777" w:rsidR="00537A06" w:rsidRPr="00AF6D59" w:rsidRDefault="00240175" w:rsidP="00537A06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2016</w:t>
            </w:r>
            <w:r w:rsidR="00537A06" w:rsidRPr="00AF6D59">
              <w:rPr>
                <w:rFonts w:asciiTheme="majorHAnsi" w:hAnsiTheme="majorHAnsi"/>
                <w:sz w:val="22"/>
                <w:lang w:bidi="es-ES"/>
              </w:rPr>
              <w:t>-</w:t>
            </w:r>
            <w:r w:rsidRPr="00AF6D59">
              <w:rPr>
                <w:rFonts w:asciiTheme="majorHAnsi" w:hAnsiTheme="majorHAnsi"/>
                <w:sz w:val="22"/>
              </w:rPr>
              <w:t>2017</w:t>
            </w:r>
          </w:p>
          <w:p w14:paraId="64BF4CE1" w14:textId="77777777" w:rsidR="00240175" w:rsidRPr="00AF6D59" w:rsidRDefault="00240175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Rehabilitación y mantenimiento de áreas verdes.</w:t>
            </w:r>
          </w:p>
          <w:p w14:paraId="19F5506C" w14:textId="77777777" w:rsidR="00240175" w:rsidRPr="00AF6D59" w:rsidRDefault="00240175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Pesado y empacado de café.</w:t>
            </w:r>
          </w:p>
          <w:p w14:paraId="731AFC4C" w14:textId="77777777" w:rsidR="00240175" w:rsidRPr="00AF6D59" w:rsidRDefault="00240175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Catequista Primera Comunión.</w:t>
            </w:r>
          </w:p>
          <w:p w14:paraId="6D4DF13C" w14:textId="77777777" w:rsidR="00240175" w:rsidRPr="00AF6D59" w:rsidRDefault="00240175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Asistente en producción de panadería.</w:t>
            </w:r>
          </w:p>
          <w:p w14:paraId="622C6DED" w14:textId="77777777" w:rsidR="00537A06" w:rsidRPr="00AF6D59" w:rsidRDefault="00537A06" w:rsidP="00537A06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  <w:lang w:bidi="es-ES"/>
              </w:rPr>
              <w:t xml:space="preserve"> </w:t>
            </w:r>
          </w:p>
          <w:p w14:paraId="5D8202EC" w14:textId="77777777" w:rsidR="00537A06" w:rsidRPr="00AF6D59" w:rsidRDefault="00240175" w:rsidP="00537A06">
            <w:pPr>
              <w:rPr>
                <w:rFonts w:asciiTheme="majorHAnsi" w:hAnsiTheme="majorHAnsi"/>
                <w:bCs/>
                <w:sz w:val="22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PASTORAL JUVENIL “SANTO HNO. PEDRO DE BETANCURT”;</w:t>
            </w:r>
            <w:r w:rsidR="00537A06" w:rsidRPr="00AF6D59">
              <w:rPr>
                <w:rFonts w:asciiTheme="majorHAnsi" w:hAnsiTheme="majorHAnsi"/>
                <w:sz w:val="22"/>
                <w:lang w:bidi="es-ES"/>
              </w:rPr>
              <w:t xml:space="preserve"> </w:t>
            </w:r>
            <w:r w:rsidRPr="00AF6D59">
              <w:rPr>
                <w:rFonts w:asciiTheme="majorHAnsi" w:hAnsiTheme="majorHAnsi"/>
                <w:sz w:val="22"/>
              </w:rPr>
              <w:t>AUXILIAR DE COORDINACION</w:t>
            </w:r>
          </w:p>
          <w:p w14:paraId="5FB7122A" w14:textId="77777777" w:rsidR="00537A06" w:rsidRPr="00AF6D59" w:rsidRDefault="00240175" w:rsidP="00537A06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2015</w:t>
            </w:r>
            <w:r w:rsidR="00537A06" w:rsidRPr="00AF6D59">
              <w:rPr>
                <w:rFonts w:asciiTheme="majorHAnsi" w:hAnsiTheme="majorHAnsi"/>
                <w:sz w:val="22"/>
                <w:lang w:bidi="es-ES"/>
              </w:rPr>
              <w:t>-</w:t>
            </w:r>
            <w:r w:rsidRPr="00AF6D59">
              <w:rPr>
                <w:rFonts w:asciiTheme="majorHAnsi" w:hAnsiTheme="majorHAnsi"/>
                <w:sz w:val="22"/>
              </w:rPr>
              <w:t>2017</w:t>
            </w:r>
          </w:p>
          <w:p w14:paraId="0D40CDD2" w14:textId="77777777" w:rsidR="00240175" w:rsidRPr="00AF6D59" w:rsidRDefault="00240175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Organización y participación en eventos religiosos (Presentaciones teatrales, retiros, convivios, etc.)</w:t>
            </w:r>
          </w:p>
          <w:p w14:paraId="0A24AEBC" w14:textId="77777777" w:rsidR="00240175" w:rsidRPr="00AF6D59" w:rsidRDefault="009154FD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Diseño de carteles y material publicitario.</w:t>
            </w:r>
          </w:p>
          <w:p w14:paraId="3C5013AD" w14:textId="77777777" w:rsidR="009D4036" w:rsidRPr="00AF6D59" w:rsidRDefault="009D4036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Diseño y elaboración de alfombra para Semana Santa.</w:t>
            </w:r>
          </w:p>
          <w:p w14:paraId="670FA238" w14:textId="77777777" w:rsidR="0066369B" w:rsidRPr="00AF6D59" w:rsidRDefault="0066369B" w:rsidP="0066369B">
            <w:pPr>
              <w:rPr>
                <w:rFonts w:asciiTheme="majorHAnsi" w:hAnsiTheme="majorHAnsi"/>
                <w:sz w:val="22"/>
              </w:rPr>
            </w:pPr>
          </w:p>
          <w:p w14:paraId="5DCF3E65" w14:textId="77777777" w:rsidR="003F0236" w:rsidRPr="00AF6D59" w:rsidRDefault="003F0236" w:rsidP="00537A06">
            <w:pPr>
              <w:rPr>
                <w:rFonts w:asciiTheme="majorHAnsi" w:hAnsiTheme="majorHAnsi"/>
                <w:b/>
                <w:sz w:val="22"/>
              </w:rPr>
            </w:pPr>
          </w:p>
          <w:p w14:paraId="729992C9" w14:textId="77777777" w:rsidR="00537A06" w:rsidRPr="00AF6D59" w:rsidRDefault="009D4036" w:rsidP="00537A06">
            <w:pPr>
              <w:rPr>
                <w:rFonts w:asciiTheme="majorHAnsi" w:hAnsiTheme="majorHAnsi"/>
                <w:bCs/>
                <w:sz w:val="22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CASA DE LA CULTURA DE SAN PEDRO PERULAPÁN</w:t>
            </w:r>
            <w:r w:rsidRPr="00AF6D59">
              <w:rPr>
                <w:rFonts w:asciiTheme="majorHAnsi" w:hAnsiTheme="majorHAnsi"/>
                <w:b/>
                <w:sz w:val="22"/>
                <w:lang w:bidi="es-ES"/>
              </w:rPr>
              <w:t>;</w:t>
            </w:r>
            <w:r w:rsidRPr="00AF6D59">
              <w:rPr>
                <w:rFonts w:asciiTheme="majorHAnsi" w:hAnsiTheme="majorHAnsi"/>
                <w:sz w:val="22"/>
                <w:lang w:bidi="es-ES"/>
              </w:rPr>
              <w:t xml:space="preserve"> VOLUNTARIA</w:t>
            </w:r>
          </w:p>
          <w:p w14:paraId="08A13105" w14:textId="77777777" w:rsidR="00537A06" w:rsidRPr="00AF6D59" w:rsidRDefault="009D4036" w:rsidP="00537A06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2005</w:t>
            </w:r>
            <w:r w:rsidR="00537A06" w:rsidRPr="00AF6D59">
              <w:rPr>
                <w:rFonts w:asciiTheme="majorHAnsi" w:hAnsiTheme="majorHAnsi"/>
                <w:sz w:val="22"/>
                <w:lang w:bidi="es-ES"/>
              </w:rPr>
              <w:t>-</w:t>
            </w:r>
            <w:r w:rsidRPr="00AF6D59">
              <w:rPr>
                <w:rFonts w:asciiTheme="majorHAnsi" w:hAnsiTheme="majorHAnsi"/>
                <w:sz w:val="22"/>
              </w:rPr>
              <w:t>2017</w:t>
            </w:r>
          </w:p>
          <w:p w14:paraId="2AE23401" w14:textId="77777777" w:rsidR="00963BD3" w:rsidRPr="00AF6D59" w:rsidRDefault="00963BD3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Atención al público.</w:t>
            </w:r>
          </w:p>
          <w:p w14:paraId="42F1E421" w14:textId="77777777" w:rsidR="00963BD3" w:rsidRPr="00AF6D59" w:rsidRDefault="00963BD3" w:rsidP="001E750D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Organización y participación en eventos culturales y sociales.</w:t>
            </w:r>
          </w:p>
          <w:p w14:paraId="54C990B1" w14:textId="77777777" w:rsidR="003F0236" w:rsidRPr="00AF6D59" w:rsidRDefault="00963BD3" w:rsidP="003F0236">
            <w:pPr>
              <w:pStyle w:val="Prrafodelista"/>
              <w:numPr>
                <w:ilvl w:val="0"/>
                <w:numId w:val="4"/>
              </w:num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Auxiliar de talleres impartidos a la población</w:t>
            </w:r>
            <w:r w:rsidR="00643ED5" w:rsidRPr="00AF6D59">
              <w:rPr>
                <w:rFonts w:asciiTheme="majorHAnsi" w:hAnsiTheme="majorHAnsi"/>
                <w:sz w:val="22"/>
              </w:rPr>
              <w:t xml:space="preserve"> (“creación de dulces artesanales” y “manualidades para </w:t>
            </w:r>
            <w:r w:rsidR="00117E59" w:rsidRPr="00AF6D59">
              <w:rPr>
                <w:rFonts w:asciiTheme="majorHAnsi" w:hAnsiTheme="majorHAnsi"/>
                <w:sz w:val="22"/>
              </w:rPr>
              <w:t xml:space="preserve">niños, jóvenes, adultos y </w:t>
            </w:r>
            <w:r w:rsidR="00643ED5" w:rsidRPr="00AF6D59">
              <w:rPr>
                <w:rFonts w:asciiTheme="majorHAnsi" w:hAnsiTheme="majorHAnsi"/>
                <w:sz w:val="22"/>
              </w:rPr>
              <w:t>adulto</w:t>
            </w:r>
            <w:r w:rsidR="00117E59" w:rsidRPr="00AF6D59">
              <w:rPr>
                <w:rFonts w:asciiTheme="majorHAnsi" w:hAnsiTheme="majorHAnsi"/>
                <w:sz w:val="22"/>
              </w:rPr>
              <w:t xml:space="preserve"> mayor”</w:t>
            </w:r>
            <w:r w:rsidR="003F0236" w:rsidRPr="00AF6D59">
              <w:rPr>
                <w:rFonts w:asciiTheme="majorHAnsi" w:hAnsiTheme="majorHAnsi"/>
                <w:sz w:val="22"/>
              </w:rPr>
              <w:t>.</w:t>
            </w:r>
          </w:p>
        </w:tc>
      </w:tr>
      <w:tr w:rsidR="00537A06" w:rsidRPr="00762C23" w14:paraId="7DEC07CB" w14:textId="77777777" w:rsidTr="00AF6D59">
        <w:trPr>
          <w:trHeight w:val="3766"/>
        </w:trPr>
        <w:tc>
          <w:tcPr>
            <w:tcW w:w="4320" w:type="dxa"/>
          </w:tcPr>
          <w:p w14:paraId="22BF006A" w14:textId="77777777" w:rsidR="00537A06" w:rsidRPr="00762C23" w:rsidRDefault="00537A06" w:rsidP="000C45FF">
            <w:pPr>
              <w:tabs>
                <w:tab w:val="left" w:pos="990"/>
              </w:tabs>
            </w:pPr>
          </w:p>
        </w:tc>
        <w:tc>
          <w:tcPr>
            <w:tcW w:w="6470" w:type="dxa"/>
          </w:tcPr>
          <w:p w14:paraId="147FB1C9" w14:textId="77777777" w:rsidR="005248BE" w:rsidRDefault="005248BE" w:rsidP="000A198F">
            <w:pPr>
              <w:rPr>
                <w:sz w:val="22"/>
              </w:rPr>
            </w:pPr>
          </w:p>
          <w:p w14:paraId="01D4263E" w14:textId="77777777" w:rsidR="000A198F" w:rsidRPr="00AF6D59" w:rsidRDefault="000A198F" w:rsidP="000A198F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b/>
                <w:sz w:val="22"/>
              </w:rPr>
              <w:t>LABORATORIO</w:t>
            </w:r>
            <w:r>
              <w:rPr>
                <w:rFonts w:asciiTheme="majorHAnsi" w:hAnsiTheme="majorHAnsi"/>
                <w:b/>
                <w:sz w:val="22"/>
              </w:rPr>
              <w:t>S</w:t>
            </w:r>
            <w:r w:rsidRPr="00AF6D59">
              <w:rPr>
                <w:rFonts w:asciiTheme="majorHAnsi" w:hAnsiTheme="majorHAnsi"/>
                <w:b/>
                <w:sz w:val="22"/>
              </w:rPr>
              <w:t xml:space="preserve"> LOPEZ;</w:t>
            </w:r>
            <w:r w:rsidRPr="00AF6D59">
              <w:rPr>
                <w:rFonts w:asciiTheme="majorHAnsi" w:hAnsiTheme="majorHAnsi"/>
                <w:sz w:val="22"/>
                <w:lang w:bidi="es-ES"/>
              </w:rPr>
              <w:t xml:space="preserve"> </w:t>
            </w:r>
            <w:r w:rsidRPr="00AF6D59">
              <w:rPr>
                <w:rFonts w:asciiTheme="majorHAnsi" w:hAnsiTheme="majorHAnsi"/>
                <w:sz w:val="22"/>
              </w:rPr>
              <w:t xml:space="preserve">AUXILIAR </w:t>
            </w:r>
            <w:r>
              <w:rPr>
                <w:rFonts w:asciiTheme="majorHAnsi" w:hAnsiTheme="majorHAnsi"/>
                <w:sz w:val="22"/>
              </w:rPr>
              <w:t xml:space="preserve">EN DEPARTAMENTO DE CONTABILIDAD </w:t>
            </w:r>
            <w:r w:rsidRPr="00AF6D59">
              <w:rPr>
                <w:rFonts w:asciiTheme="majorHAnsi" w:hAnsiTheme="majorHAnsi"/>
                <w:sz w:val="22"/>
              </w:rPr>
              <w:t>(PRACTICAS</w:t>
            </w:r>
            <w:r>
              <w:rPr>
                <w:rFonts w:asciiTheme="majorHAnsi" w:hAnsiTheme="majorHAnsi"/>
                <w:sz w:val="22"/>
              </w:rPr>
              <w:t xml:space="preserve"> PROFESIONALES</w:t>
            </w:r>
            <w:r w:rsidRPr="00AF6D59">
              <w:rPr>
                <w:rFonts w:asciiTheme="majorHAnsi" w:hAnsiTheme="majorHAnsi"/>
                <w:sz w:val="22"/>
              </w:rPr>
              <w:t xml:space="preserve"> BACHILLERATO)</w:t>
            </w:r>
          </w:p>
          <w:p w14:paraId="42CBD12B" w14:textId="77777777" w:rsidR="000A198F" w:rsidRPr="00AF6D59" w:rsidRDefault="000A198F" w:rsidP="000A198F">
            <w:pPr>
              <w:rPr>
                <w:rFonts w:asciiTheme="majorHAnsi" w:hAnsiTheme="majorHAnsi"/>
                <w:sz w:val="22"/>
              </w:rPr>
            </w:pPr>
            <w:r w:rsidRPr="00AF6D59">
              <w:rPr>
                <w:rFonts w:asciiTheme="majorHAnsi" w:hAnsiTheme="majorHAnsi"/>
                <w:sz w:val="22"/>
              </w:rPr>
              <w:t>2010</w:t>
            </w:r>
          </w:p>
          <w:p w14:paraId="202444C1" w14:textId="77777777" w:rsidR="000A198F" w:rsidRDefault="000A198F" w:rsidP="000A198F">
            <w:pPr>
              <w:pStyle w:val="Prrafodelista"/>
              <w:numPr>
                <w:ilvl w:val="0"/>
                <w:numId w:val="10"/>
              </w:num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Archivar documentos (retenciones, facturas de compra y venta)</w:t>
            </w:r>
          </w:p>
          <w:p w14:paraId="2A6E5A56" w14:textId="77777777" w:rsidR="000A198F" w:rsidRDefault="000A198F" w:rsidP="000A198F">
            <w:pPr>
              <w:pStyle w:val="Prrafodelista"/>
              <w:numPr>
                <w:ilvl w:val="0"/>
                <w:numId w:val="10"/>
              </w:num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Ordenamiento de certificados ISSS.</w:t>
            </w:r>
          </w:p>
          <w:p w14:paraId="668C4DE3" w14:textId="77777777" w:rsidR="000A198F" w:rsidRPr="00AF6D59" w:rsidRDefault="000A198F" w:rsidP="000A198F">
            <w:pPr>
              <w:pStyle w:val="Prrafodelista"/>
              <w:numPr>
                <w:ilvl w:val="0"/>
                <w:numId w:val="10"/>
              </w:num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Apoyo a las diversas actividades del área.</w:t>
            </w:r>
          </w:p>
          <w:p w14:paraId="2F94E398" w14:textId="77777777" w:rsidR="000A198F" w:rsidRPr="000A198F" w:rsidRDefault="000A198F" w:rsidP="000A198F">
            <w:pPr>
              <w:rPr>
                <w:sz w:val="22"/>
              </w:rPr>
            </w:pPr>
          </w:p>
        </w:tc>
      </w:tr>
    </w:tbl>
    <w:p w14:paraId="62F4052F" w14:textId="77777777" w:rsidR="0043117B" w:rsidRPr="00762C23" w:rsidRDefault="00ED3CE7" w:rsidP="000C45FF">
      <w:pPr>
        <w:tabs>
          <w:tab w:val="left" w:pos="990"/>
        </w:tabs>
      </w:pPr>
    </w:p>
    <w:sectPr w:rsidR="0043117B" w:rsidRPr="00762C23" w:rsidSect="00762C23">
      <w:headerReference w:type="default" r:id="rId10"/>
      <w:pgSz w:w="11906" w:h="16838" w:code="9"/>
      <w:pgMar w:top="1276" w:right="720" w:bottom="993" w:left="720" w:header="113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5C113" w14:textId="77777777" w:rsidR="00ED3CE7" w:rsidRDefault="00ED3CE7" w:rsidP="000C45FF">
      <w:r>
        <w:separator/>
      </w:r>
    </w:p>
  </w:endnote>
  <w:endnote w:type="continuationSeparator" w:id="0">
    <w:p w14:paraId="1990A944" w14:textId="77777777" w:rsidR="00ED3CE7" w:rsidRDefault="00ED3CE7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4FD44" w14:textId="77777777" w:rsidR="00ED3CE7" w:rsidRDefault="00ED3CE7" w:rsidP="000C45FF">
      <w:r>
        <w:separator/>
      </w:r>
    </w:p>
  </w:footnote>
  <w:footnote w:type="continuationSeparator" w:id="0">
    <w:p w14:paraId="39C6A5AB" w14:textId="77777777" w:rsidR="00ED3CE7" w:rsidRDefault="00ED3CE7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F1A0" w14:textId="77777777" w:rsidR="000C45FF" w:rsidRDefault="000C45FF">
    <w:pPr>
      <w:pStyle w:val="Encabezado"/>
    </w:pPr>
    <w:r>
      <w:rPr>
        <w:noProof/>
        <w:lang w:val="en-US" w:eastAsia="zh-CN"/>
      </w:rPr>
      <w:drawing>
        <wp:anchor distT="0" distB="0" distL="114300" distR="114300" simplePos="0" relativeHeight="251658240" behindDoc="1" locked="0" layoutInCell="1" allowOverlap="1" wp14:anchorId="5CAD5E4B" wp14:editId="02073AEB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260336" cy="9628632"/>
          <wp:effectExtent l="0" t="0" r="0" b="0"/>
          <wp:wrapNone/>
          <wp:docPr id="1" name="Gráfico 1" descr="elemento decorati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336" cy="96286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A76E1"/>
    <w:multiLevelType w:val="hybridMultilevel"/>
    <w:tmpl w:val="E9608D34"/>
    <w:lvl w:ilvl="0" w:tplc="4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11297428"/>
    <w:multiLevelType w:val="hybridMultilevel"/>
    <w:tmpl w:val="03D2E9E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25EBC"/>
    <w:multiLevelType w:val="hybridMultilevel"/>
    <w:tmpl w:val="22F6C47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C7FCB"/>
    <w:multiLevelType w:val="hybridMultilevel"/>
    <w:tmpl w:val="C486BBB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F1621"/>
    <w:multiLevelType w:val="hybridMultilevel"/>
    <w:tmpl w:val="33D618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3697A"/>
    <w:multiLevelType w:val="hybridMultilevel"/>
    <w:tmpl w:val="065419B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F6CFD"/>
    <w:multiLevelType w:val="hybridMultilevel"/>
    <w:tmpl w:val="C518C4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97502"/>
    <w:multiLevelType w:val="hybridMultilevel"/>
    <w:tmpl w:val="ADD0B3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F1303"/>
    <w:multiLevelType w:val="hybridMultilevel"/>
    <w:tmpl w:val="2384CDB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87A11"/>
    <w:multiLevelType w:val="hybridMultilevel"/>
    <w:tmpl w:val="57B6564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F6A5D"/>
    <w:multiLevelType w:val="hybridMultilevel"/>
    <w:tmpl w:val="81447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042AE"/>
    <w:multiLevelType w:val="hybridMultilevel"/>
    <w:tmpl w:val="92069104"/>
    <w:lvl w:ilvl="0" w:tplc="5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43A38"/>
    <w:multiLevelType w:val="hybridMultilevel"/>
    <w:tmpl w:val="689A6C0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12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B5D"/>
    <w:rsid w:val="000171CF"/>
    <w:rsid w:val="00036450"/>
    <w:rsid w:val="000A198F"/>
    <w:rsid w:val="000C45FF"/>
    <w:rsid w:val="000E3FD1"/>
    <w:rsid w:val="00112054"/>
    <w:rsid w:val="00117E59"/>
    <w:rsid w:val="001525E1"/>
    <w:rsid w:val="00180329"/>
    <w:rsid w:val="00182157"/>
    <w:rsid w:val="0019001F"/>
    <w:rsid w:val="001A54EE"/>
    <w:rsid w:val="001A74A5"/>
    <w:rsid w:val="001B2ABD"/>
    <w:rsid w:val="001E0391"/>
    <w:rsid w:val="001E1759"/>
    <w:rsid w:val="001E750D"/>
    <w:rsid w:val="001F1ECC"/>
    <w:rsid w:val="0022295F"/>
    <w:rsid w:val="002400EB"/>
    <w:rsid w:val="00240175"/>
    <w:rsid w:val="00243794"/>
    <w:rsid w:val="00256CF7"/>
    <w:rsid w:val="0029255F"/>
    <w:rsid w:val="002D132B"/>
    <w:rsid w:val="0030481B"/>
    <w:rsid w:val="0037121F"/>
    <w:rsid w:val="003F0236"/>
    <w:rsid w:val="004071FC"/>
    <w:rsid w:val="0043474D"/>
    <w:rsid w:val="00445947"/>
    <w:rsid w:val="004813B3"/>
    <w:rsid w:val="00491225"/>
    <w:rsid w:val="00491909"/>
    <w:rsid w:val="00496591"/>
    <w:rsid w:val="004C63E4"/>
    <w:rsid w:val="004D3011"/>
    <w:rsid w:val="005248BE"/>
    <w:rsid w:val="005262AC"/>
    <w:rsid w:val="00537A06"/>
    <w:rsid w:val="005922A2"/>
    <w:rsid w:val="005C2001"/>
    <w:rsid w:val="005E39D5"/>
    <w:rsid w:val="005F37C9"/>
    <w:rsid w:val="00600670"/>
    <w:rsid w:val="0062123A"/>
    <w:rsid w:val="00643ED5"/>
    <w:rsid w:val="00646E75"/>
    <w:rsid w:val="006632FC"/>
    <w:rsid w:val="0066369B"/>
    <w:rsid w:val="006771D0"/>
    <w:rsid w:val="006C3B5D"/>
    <w:rsid w:val="006D49B3"/>
    <w:rsid w:val="006F5655"/>
    <w:rsid w:val="00715FCB"/>
    <w:rsid w:val="00740DDC"/>
    <w:rsid w:val="00743101"/>
    <w:rsid w:val="00762C23"/>
    <w:rsid w:val="007867A0"/>
    <w:rsid w:val="007874B0"/>
    <w:rsid w:val="00787F00"/>
    <w:rsid w:val="007927F5"/>
    <w:rsid w:val="007C46A9"/>
    <w:rsid w:val="007F349C"/>
    <w:rsid w:val="00802CA0"/>
    <w:rsid w:val="00834A37"/>
    <w:rsid w:val="008460B0"/>
    <w:rsid w:val="00871456"/>
    <w:rsid w:val="008A5BB1"/>
    <w:rsid w:val="008D4E6B"/>
    <w:rsid w:val="009154FD"/>
    <w:rsid w:val="009272AA"/>
    <w:rsid w:val="00963BD3"/>
    <w:rsid w:val="009D4036"/>
    <w:rsid w:val="00A2118D"/>
    <w:rsid w:val="00A3523C"/>
    <w:rsid w:val="00AD76E2"/>
    <w:rsid w:val="00AF6D59"/>
    <w:rsid w:val="00B05833"/>
    <w:rsid w:val="00B20152"/>
    <w:rsid w:val="00B70850"/>
    <w:rsid w:val="00C066B6"/>
    <w:rsid w:val="00C37BA1"/>
    <w:rsid w:val="00C4674C"/>
    <w:rsid w:val="00C506CF"/>
    <w:rsid w:val="00C72BED"/>
    <w:rsid w:val="00C9578B"/>
    <w:rsid w:val="00CB1368"/>
    <w:rsid w:val="00D2522B"/>
    <w:rsid w:val="00D5459D"/>
    <w:rsid w:val="00D83C29"/>
    <w:rsid w:val="00D86F55"/>
    <w:rsid w:val="00DB1822"/>
    <w:rsid w:val="00DD172A"/>
    <w:rsid w:val="00E25A26"/>
    <w:rsid w:val="00E4381A"/>
    <w:rsid w:val="00E55D74"/>
    <w:rsid w:val="00EA378C"/>
    <w:rsid w:val="00ED3CE7"/>
    <w:rsid w:val="00EE36E5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79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37BA1"/>
    <w:rPr>
      <w:sz w:val="18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Ttulo3">
    <w:name w:val="heading 3"/>
    <w:basedOn w:val="Normal"/>
    <w:next w:val="Normal"/>
    <w:link w:val="Ttulo3C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TtuloCar">
    <w:name w:val="Título Car"/>
    <w:basedOn w:val="Fuentedeprrafopredeter"/>
    <w:link w:val="Ttulo"/>
    <w:uiPriority w:val="10"/>
    <w:rsid w:val="001B2ABD"/>
    <w:rPr>
      <w:caps/>
      <w:color w:val="000000" w:themeColor="text1"/>
      <w:sz w:val="96"/>
      <w:szCs w:val="76"/>
    </w:rPr>
  </w:style>
  <w:style w:type="character" w:styleId="nfasis">
    <w:name w:val="Emphasis"/>
    <w:basedOn w:val="Fuentedeprrafopredeter"/>
    <w:uiPriority w:val="11"/>
    <w:semiHidden/>
    <w:qFormat/>
    <w:rsid w:val="00E25A26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Fecha">
    <w:name w:val="Date"/>
    <w:basedOn w:val="Normal"/>
    <w:next w:val="Normal"/>
    <w:link w:val="FechaCar"/>
    <w:uiPriority w:val="99"/>
    <w:rsid w:val="00036450"/>
  </w:style>
  <w:style w:type="character" w:customStyle="1" w:styleId="FechaCar">
    <w:name w:val="Fecha Car"/>
    <w:basedOn w:val="Fuentedeprrafopredeter"/>
    <w:link w:val="Fecha"/>
    <w:uiPriority w:val="99"/>
    <w:rsid w:val="00036450"/>
    <w:rPr>
      <w:sz w:val="18"/>
      <w:szCs w:val="22"/>
    </w:rPr>
  </w:style>
  <w:style w:type="character" w:styleId="Hipervnculo">
    <w:name w:val="Hyperlink"/>
    <w:basedOn w:val="Fuentedeprrafopredeter"/>
    <w:uiPriority w:val="99"/>
    <w:unhideWhenUsed/>
    <w:rsid w:val="00C37BA1"/>
    <w:rPr>
      <w:color w:val="DD8047" w:themeColor="accent2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rsid w:val="004813B3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C45FF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C45FF"/>
    <w:rPr>
      <w:sz w:val="22"/>
      <w:szCs w:val="22"/>
    </w:rPr>
  </w:style>
  <w:style w:type="table" w:styleId="Tablaconcuadrcula">
    <w:name w:val="Table Grid"/>
    <w:basedOn w:val="Tablanormal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B2ABD"/>
    <w:rPr>
      <w:color w:val="808080"/>
    </w:rPr>
  </w:style>
  <w:style w:type="paragraph" w:styleId="Subttulo">
    <w:name w:val="Subtitle"/>
    <w:basedOn w:val="Normal"/>
    <w:next w:val="Normal"/>
    <w:link w:val="SubttuloC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SubttuloCar">
    <w:name w:val="Subtítulo Car"/>
    <w:basedOn w:val="Fuentedeprrafopredeter"/>
    <w:link w:val="Subttulo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Ttulo3Car">
    <w:name w:val="Título 3 Car"/>
    <w:basedOn w:val="Fuentedeprrafopredeter"/>
    <w:link w:val="Ttulo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A37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378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40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ETH\AppData\Roaming\Microsoft\Templates\Curr&#237;culum%20v&#237;tae%20azul%20y%20gr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B33BA4C07E4BB7AF3C1FD9FC14E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44A6C-01F2-40ED-B82B-2104EEE6BDCE}"/>
      </w:docPartPr>
      <w:docPartBody>
        <w:p w:rsidR="00B37DDF" w:rsidRDefault="005F5F4F" w:rsidP="005F5F4F">
          <w:pPr>
            <w:pStyle w:val="9EB33BA4C07E4BB7AF3C1FD9FC14E0DF"/>
          </w:pPr>
          <w:r w:rsidRPr="00036450">
            <w:rPr>
              <w:lang w:bidi="es-ES"/>
            </w:rPr>
            <w:t>CONTACTO</w:t>
          </w:r>
        </w:p>
      </w:docPartBody>
    </w:docPart>
    <w:docPart>
      <w:docPartPr>
        <w:name w:val="9B3E1FA48ADF4739BB01C3A897F1B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56B10-8013-458A-94AE-0DF8DD3555C5}"/>
      </w:docPartPr>
      <w:docPartBody>
        <w:p w:rsidR="00B37DDF" w:rsidRDefault="005F5F4F" w:rsidP="005F5F4F">
          <w:pPr>
            <w:pStyle w:val="9B3E1FA48ADF4739BB01C3A897F1B621"/>
          </w:pPr>
          <w:r w:rsidRPr="004D3011">
            <w:rPr>
              <w:lang w:bidi="es-ES"/>
            </w:rPr>
            <w:t>TELÉFONO:</w:t>
          </w:r>
        </w:p>
      </w:docPartBody>
    </w:docPart>
    <w:docPart>
      <w:docPartPr>
        <w:name w:val="8834ECED8E974EA79BD0588793BE5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07319-8BB6-45FD-B566-A7440E2B38CB}"/>
      </w:docPartPr>
      <w:docPartBody>
        <w:p w:rsidR="00B37DDF" w:rsidRDefault="005F5F4F" w:rsidP="005F5F4F">
          <w:pPr>
            <w:pStyle w:val="8834ECED8E974EA79BD0588793BE5335"/>
          </w:pPr>
          <w:r w:rsidRPr="004D3011">
            <w:rPr>
              <w:lang w:bidi="es-ES"/>
            </w:rPr>
            <w:t>AFICIONES</w:t>
          </w:r>
        </w:p>
      </w:docPartBody>
    </w:docPart>
    <w:docPart>
      <w:docPartPr>
        <w:name w:val="B40EE07F22494546B336E10B4CFE7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339EB-3F0A-4344-8424-76F1EE0F4CC0}"/>
      </w:docPartPr>
      <w:docPartBody>
        <w:p w:rsidR="00B37DDF" w:rsidRDefault="005F5F4F" w:rsidP="005F5F4F">
          <w:pPr>
            <w:pStyle w:val="B40EE07F22494546B336E10B4CFE7F28"/>
          </w:pPr>
          <w:r w:rsidRPr="00036450">
            <w:rPr>
              <w:lang w:bidi="es-ES"/>
            </w:rPr>
            <w:t>Educación</w:t>
          </w:r>
        </w:p>
      </w:docPartBody>
    </w:docPart>
    <w:docPart>
      <w:docPartPr>
        <w:name w:val="8036C787D4B9481387A3E9EFEFF47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D4A3D-EAA7-409C-AC4E-9C0D3E02C1C5}"/>
      </w:docPartPr>
      <w:docPartBody>
        <w:p w:rsidR="00B37DDF" w:rsidRDefault="005F5F4F" w:rsidP="005F5F4F">
          <w:pPr>
            <w:pStyle w:val="8036C787D4B9481387A3E9EFEFF47895"/>
          </w:pPr>
          <w:r w:rsidRPr="00036450">
            <w:rPr>
              <w:lang w:bidi="es-ES"/>
            </w:rPr>
            <w:t>EXPERIENCIA LABORAL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4F"/>
    <w:rsid w:val="000960B7"/>
    <w:rsid w:val="003618BA"/>
    <w:rsid w:val="003F7AEA"/>
    <w:rsid w:val="005F5F4F"/>
    <w:rsid w:val="00B37DDF"/>
    <w:rsid w:val="00B94EAC"/>
    <w:rsid w:val="00CA4C7D"/>
    <w:rsid w:val="00DC1879"/>
    <w:rsid w:val="00F5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qFormat/>
    <w:rsid w:val="000960B7"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B1D5C7639BF4203A6513E324C8F144F">
    <w:name w:val="8B1D5C7639BF4203A6513E324C8F144F"/>
  </w:style>
  <w:style w:type="paragraph" w:customStyle="1" w:styleId="EDCAF6DCF158483280BF53E0B5538DD0">
    <w:name w:val="EDCAF6DCF158483280BF53E0B5538DD0"/>
  </w:style>
  <w:style w:type="paragraph" w:customStyle="1" w:styleId="8F9CFE2AC4E744088A9FB84D28BE837F">
    <w:name w:val="8F9CFE2AC4E744088A9FB84D28BE837F"/>
  </w:style>
  <w:style w:type="paragraph" w:customStyle="1" w:styleId="CA6009D7DE544189AF3B655ADBF3054B">
    <w:name w:val="CA6009D7DE544189AF3B655ADBF3054B"/>
  </w:style>
  <w:style w:type="paragraph" w:customStyle="1" w:styleId="973107C34F0748569C248323466959C1">
    <w:name w:val="973107C34F0748569C248323466959C1"/>
  </w:style>
  <w:style w:type="paragraph" w:customStyle="1" w:styleId="8FC542425F4A442CBE946C75A5EB63F4">
    <w:name w:val="8FC542425F4A442CBE946C75A5EB63F4"/>
  </w:style>
  <w:style w:type="paragraph" w:customStyle="1" w:styleId="295C8DE5CBDD414F8536434B9BF26C31">
    <w:name w:val="295C8DE5CBDD414F8536434B9BF26C31"/>
  </w:style>
  <w:style w:type="paragraph" w:customStyle="1" w:styleId="86281D39344F40679AC26A3B529D6AAF">
    <w:name w:val="86281D39344F40679AC26A3B529D6AAF"/>
  </w:style>
  <w:style w:type="paragraph" w:customStyle="1" w:styleId="9CC2EBE8281D417BAAACF98A9F89CB7C">
    <w:name w:val="9CC2EBE8281D417BAAACF98A9F89CB7C"/>
  </w:style>
  <w:style w:type="paragraph" w:customStyle="1" w:styleId="C62DC30A30C34B9F92E07C7EC4C182F1">
    <w:name w:val="C62DC30A30C34B9F92E07C7EC4C182F1"/>
  </w:style>
  <w:style w:type="character" w:styleId="Hipervnculo">
    <w:name w:val="Hyperlink"/>
    <w:basedOn w:val="Fuentedeprrafopredeter"/>
    <w:uiPriority w:val="99"/>
    <w:unhideWhenUsed/>
    <w:rsid w:val="005F5F4F"/>
    <w:rPr>
      <w:color w:val="ED7D31" w:themeColor="accent2"/>
      <w:u w:val="single"/>
    </w:rPr>
  </w:style>
  <w:style w:type="paragraph" w:customStyle="1" w:styleId="3E450E58E9D346D7A59E5AD43F291B7D">
    <w:name w:val="3E450E58E9D346D7A59E5AD43F291B7D"/>
  </w:style>
  <w:style w:type="paragraph" w:customStyle="1" w:styleId="B77BDA471BE6415A8108BB4A32D3500A">
    <w:name w:val="B77BDA471BE6415A8108BB4A32D3500A"/>
  </w:style>
  <w:style w:type="paragraph" w:customStyle="1" w:styleId="6E4B8A8C83204D548F02440482B328FF">
    <w:name w:val="6E4B8A8C83204D548F02440482B328FF"/>
  </w:style>
  <w:style w:type="paragraph" w:customStyle="1" w:styleId="25716BFB8DD6447FAFF05BE83B747BD4">
    <w:name w:val="25716BFB8DD6447FAFF05BE83B747BD4"/>
  </w:style>
  <w:style w:type="paragraph" w:customStyle="1" w:styleId="995E07CA55A14BEB85C9257C44AEE9F6">
    <w:name w:val="995E07CA55A14BEB85C9257C44AEE9F6"/>
  </w:style>
  <w:style w:type="paragraph" w:customStyle="1" w:styleId="FE90CA16B4204D588C6B90B3323B6DF8">
    <w:name w:val="FE90CA16B4204D588C6B90B3323B6DF8"/>
  </w:style>
  <w:style w:type="paragraph" w:customStyle="1" w:styleId="029B402FFB3940C1BFDBBF5CDAB37D16">
    <w:name w:val="029B402FFB3940C1BFDBBF5CDAB37D16"/>
  </w:style>
  <w:style w:type="paragraph" w:customStyle="1" w:styleId="3F54A163EC8B4479AD905647A8F7CB8F">
    <w:name w:val="3F54A163EC8B4479AD905647A8F7CB8F"/>
  </w:style>
  <w:style w:type="paragraph" w:customStyle="1" w:styleId="90BACB073D114D4FAE0B461EBE3DA711">
    <w:name w:val="90BACB073D114D4FAE0B461EBE3DA711"/>
  </w:style>
  <w:style w:type="paragraph" w:customStyle="1" w:styleId="72891853D8F94948ABDCBCF6401B3EFF">
    <w:name w:val="72891853D8F94948ABDCBCF6401B3EFF"/>
  </w:style>
  <w:style w:type="paragraph" w:customStyle="1" w:styleId="140C81A0C5714913AA26FFAC14BFB30D">
    <w:name w:val="140C81A0C5714913AA26FFAC14BFB30D"/>
  </w:style>
  <w:style w:type="paragraph" w:customStyle="1" w:styleId="711C6566563A4EAFA1C6E2782452B0A0">
    <w:name w:val="711C6566563A4EAFA1C6E2782452B0A0"/>
  </w:style>
  <w:style w:type="paragraph" w:customStyle="1" w:styleId="39AFD47481E9446186F3111123068E05">
    <w:name w:val="39AFD47481E9446186F3111123068E05"/>
  </w:style>
  <w:style w:type="paragraph" w:customStyle="1" w:styleId="FE8BD31321A34D8EA42A9F69E7CF9B30">
    <w:name w:val="FE8BD31321A34D8EA42A9F69E7CF9B30"/>
  </w:style>
  <w:style w:type="paragraph" w:customStyle="1" w:styleId="DA10CFD09D614253BEE9F072202C45EE">
    <w:name w:val="DA10CFD09D614253BEE9F072202C45EE"/>
  </w:style>
  <w:style w:type="paragraph" w:customStyle="1" w:styleId="4AA28440D0C44940B98CD4791E17F17C">
    <w:name w:val="4AA28440D0C44940B98CD4791E17F17C"/>
  </w:style>
  <w:style w:type="paragraph" w:customStyle="1" w:styleId="806267AACDF84513B9EEAA2B49BDDB0D">
    <w:name w:val="806267AACDF84513B9EEAA2B49BDDB0D"/>
  </w:style>
  <w:style w:type="paragraph" w:customStyle="1" w:styleId="41E3E5BA978244A299284B758367D1F5">
    <w:name w:val="41E3E5BA978244A299284B758367D1F5"/>
  </w:style>
  <w:style w:type="paragraph" w:customStyle="1" w:styleId="B8D2DC5C40944F308F21A549DD9AEAF4">
    <w:name w:val="B8D2DC5C40944F308F21A549DD9AEAF4"/>
  </w:style>
  <w:style w:type="paragraph" w:customStyle="1" w:styleId="6348FD1329254883B8882B62FFF04CA4">
    <w:name w:val="6348FD1329254883B8882B62FFF04CA4"/>
  </w:style>
  <w:style w:type="paragraph" w:customStyle="1" w:styleId="48AC3E37B7944E55906B0CA8A1080888">
    <w:name w:val="48AC3E37B7944E55906B0CA8A1080888"/>
  </w:style>
  <w:style w:type="paragraph" w:customStyle="1" w:styleId="A5E908D876F1454684011994F751762E">
    <w:name w:val="A5E908D876F1454684011994F751762E"/>
  </w:style>
  <w:style w:type="paragraph" w:customStyle="1" w:styleId="4F2BAA16FCCE43DDBD5C1D5EF40F9DA4">
    <w:name w:val="4F2BAA16FCCE43DDBD5C1D5EF40F9DA4"/>
  </w:style>
  <w:style w:type="paragraph" w:customStyle="1" w:styleId="08D3556F8AEC4D439B9592CB1720F3B3">
    <w:name w:val="08D3556F8AEC4D439B9592CB1720F3B3"/>
  </w:style>
  <w:style w:type="paragraph" w:customStyle="1" w:styleId="E54D3669407D430FB52C3448CAE9760F">
    <w:name w:val="E54D3669407D430FB52C3448CAE9760F"/>
  </w:style>
  <w:style w:type="paragraph" w:customStyle="1" w:styleId="61EFCF7769E54A1E917CCA7CA89EF3CD">
    <w:name w:val="61EFCF7769E54A1E917CCA7CA89EF3CD"/>
  </w:style>
  <w:style w:type="paragraph" w:customStyle="1" w:styleId="71DF8C21158449D092CB3E40E99E7DCC">
    <w:name w:val="71DF8C21158449D092CB3E40E99E7DCC"/>
  </w:style>
  <w:style w:type="paragraph" w:customStyle="1" w:styleId="CC456916B589402EA706616598CD37E2">
    <w:name w:val="CC456916B589402EA706616598CD37E2"/>
  </w:style>
  <w:style w:type="paragraph" w:customStyle="1" w:styleId="08169A5A1D124BA6A36397FD4BCA9179">
    <w:name w:val="08169A5A1D124BA6A36397FD4BCA9179"/>
  </w:style>
  <w:style w:type="paragraph" w:customStyle="1" w:styleId="876C284A175F4027A2807E6915C69E6F">
    <w:name w:val="876C284A175F4027A2807E6915C69E6F"/>
  </w:style>
  <w:style w:type="character" w:customStyle="1" w:styleId="Ttulo2Car">
    <w:name w:val="Título 2 Car"/>
    <w:basedOn w:val="Fuentedeprrafopredeter"/>
    <w:link w:val="Ttulo2"/>
    <w:uiPriority w:val="9"/>
    <w:rsid w:val="000960B7"/>
    <w:rPr>
      <w:rFonts w:asciiTheme="majorHAnsi" w:eastAsiaTheme="majorEastAsia" w:hAnsiTheme="majorHAnsi" w:cstheme="majorBidi"/>
      <w:b/>
      <w:bCs/>
      <w:caps/>
      <w:szCs w:val="26"/>
      <w:lang w:val="es-ES" w:eastAsia="ja-JP"/>
    </w:rPr>
  </w:style>
  <w:style w:type="paragraph" w:customStyle="1" w:styleId="7BAE547795CC4589997EF188C9FBF023">
    <w:name w:val="7BAE547795CC4589997EF188C9FBF023"/>
  </w:style>
  <w:style w:type="paragraph" w:customStyle="1" w:styleId="FACFC607A13A4B6CB74BEB39AB4A9A9E">
    <w:name w:val="FACFC607A13A4B6CB74BEB39AB4A9A9E"/>
    <w:rsid w:val="005F5F4F"/>
  </w:style>
  <w:style w:type="paragraph" w:customStyle="1" w:styleId="D310DA93B2BF49F688E88E6DF0205825">
    <w:name w:val="D310DA93B2BF49F688E88E6DF0205825"/>
    <w:rsid w:val="005F5F4F"/>
  </w:style>
  <w:style w:type="paragraph" w:customStyle="1" w:styleId="2B291F0134F94ECABD0A7035D2B94D6A">
    <w:name w:val="2B291F0134F94ECABD0A7035D2B94D6A"/>
    <w:rsid w:val="005F5F4F"/>
  </w:style>
  <w:style w:type="paragraph" w:customStyle="1" w:styleId="FA07C6CC21BF447C8FB6281D6BE8CD01">
    <w:name w:val="FA07C6CC21BF447C8FB6281D6BE8CD01"/>
    <w:rsid w:val="005F5F4F"/>
  </w:style>
  <w:style w:type="paragraph" w:customStyle="1" w:styleId="A7BD73E1E8C4442FBBFCB8071481D138">
    <w:name w:val="A7BD73E1E8C4442FBBFCB8071481D138"/>
    <w:rsid w:val="005F5F4F"/>
  </w:style>
  <w:style w:type="paragraph" w:customStyle="1" w:styleId="A629F1B2804C48CB8D39ECB04D24D781">
    <w:name w:val="A629F1B2804C48CB8D39ECB04D24D781"/>
    <w:rsid w:val="005F5F4F"/>
  </w:style>
  <w:style w:type="paragraph" w:customStyle="1" w:styleId="4CC87386592544F3B5C600B901DDAA41">
    <w:name w:val="4CC87386592544F3B5C600B901DDAA41"/>
    <w:rsid w:val="005F5F4F"/>
  </w:style>
  <w:style w:type="paragraph" w:customStyle="1" w:styleId="180E125676914F75B4EEBAD3BD1BA440">
    <w:name w:val="180E125676914F75B4EEBAD3BD1BA440"/>
    <w:rsid w:val="005F5F4F"/>
  </w:style>
  <w:style w:type="paragraph" w:customStyle="1" w:styleId="D39D57E97BFA4B01805C8BDB76558E61">
    <w:name w:val="D39D57E97BFA4B01805C8BDB76558E61"/>
    <w:rsid w:val="005F5F4F"/>
  </w:style>
  <w:style w:type="paragraph" w:customStyle="1" w:styleId="43BF457A70124857B98BC7E67C0FBEF8">
    <w:name w:val="43BF457A70124857B98BC7E67C0FBEF8"/>
    <w:rsid w:val="005F5F4F"/>
  </w:style>
  <w:style w:type="paragraph" w:customStyle="1" w:styleId="86002D4A4F5347F6AAE5AC7C6E258AC2">
    <w:name w:val="86002D4A4F5347F6AAE5AC7C6E258AC2"/>
    <w:rsid w:val="005F5F4F"/>
  </w:style>
  <w:style w:type="paragraph" w:customStyle="1" w:styleId="05D01E05E25641E08521BB83260DA143">
    <w:name w:val="05D01E05E25641E08521BB83260DA143"/>
    <w:rsid w:val="005F5F4F"/>
  </w:style>
  <w:style w:type="paragraph" w:customStyle="1" w:styleId="9D8FD09A2EEE4DE88158A53130F01523">
    <w:name w:val="9D8FD09A2EEE4DE88158A53130F01523"/>
    <w:rsid w:val="005F5F4F"/>
  </w:style>
  <w:style w:type="paragraph" w:customStyle="1" w:styleId="26B743688BBB4872A50F080C1F429AAD">
    <w:name w:val="26B743688BBB4872A50F080C1F429AAD"/>
    <w:rsid w:val="005F5F4F"/>
  </w:style>
  <w:style w:type="paragraph" w:customStyle="1" w:styleId="F249CE2B1E444CBCA865EF7A8275A909">
    <w:name w:val="F249CE2B1E444CBCA865EF7A8275A909"/>
    <w:rsid w:val="005F5F4F"/>
  </w:style>
  <w:style w:type="paragraph" w:customStyle="1" w:styleId="FB49DC69366A4E958AD1D377CEFBBE95">
    <w:name w:val="FB49DC69366A4E958AD1D377CEFBBE95"/>
    <w:rsid w:val="005F5F4F"/>
  </w:style>
  <w:style w:type="paragraph" w:customStyle="1" w:styleId="A44E5F4A41B842448D51659EB1B1AC77">
    <w:name w:val="A44E5F4A41B842448D51659EB1B1AC77"/>
    <w:rsid w:val="005F5F4F"/>
  </w:style>
  <w:style w:type="paragraph" w:customStyle="1" w:styleId="752BFD751CF141A295549A66CE08F01F">
    <w:name w:val="752BFD751CF141A295549A66CE08F01F"/>
    <w:rsid w:val="005F5F4F"/>
  </w:style>
  <w:style w:type="paragraph" w:customStyle="1" w:styleId="677E0C525F884B128E60C0AE11EE3C94">
    <w:name w:val="677E0C525F884B128E60C0AE11EE3C94"/>
    <w:rsid w:val="005F5F4F"/>
  </w:style>
  <w:style w:type="paragraph" w:customStyle="1" w:styleId="4DD19DB5FA2E4178A5DD9080573E9921">
    <w:name w:val="4DD19DB5FA2E4178A5DD9080573E9921"/>
    <w:rsid w:val="005F5F4F"/>
  </w:style>
  <w:style w:type="paragraph" w:customStyle="1" w:styleId="75257A6792A44EEF8BD007AEE9759CF7">
    <w:name w:val="75257A6792A44EEF8BD007AEE9759CF7"/>
    <w:rsid w:val="005F5F4F"/>
  </w:style>
  <w:style w:type="paragraph" w:customStyle="1" w:styleId="68ACBEB426594CC9A57275F59A55E58C">
    <w:name w:val="68ACBEB426594CC9A57275F59A55E58C"/>
    <w:rsid w:val="005F5F4F"/>
  </w:style>
  <w:style w:type="paragraph" w:customStyle="1" w:styleId="AD5A739472214354A561B8C4FE5662CB">
    <w:name w:val="AD5A739472214354A561B8C4FE5662CB"/>
    <w:rsid w:val="005F5F4F"/>
  </w:style>
  <w:style w:type="paragraph" w:customStyle="1" w:styleId="FD339784643B4133A4527791D42C6CC4">
    <w:name w:val="FD339784643B4133A4527791D42C6CC4"/>
    <w:rsid w:val="005F5F4F"/>
  </w:style>
  <w:style w:type="paragraph" w:customStyle="1" w:styleId="084DEF14F3964935A231B1C0826376FB">
    <w:name w:val="084DEF14F3964935A231B1C0826376FB"/>
    <w:rsid w:val="005F5F4F"/>
  </w:style>
  <w:style w:type="paragraph" w:customStyle="1" w:styleId="C84FCC8BFB0B49FEA2E9989165A40D1F">
    <w:name w:val="C84FCC8BFB0B49FEA2E9989165A40D1F"/>
    <w:rsid w:val="005F5F4F"/>
  </w:style>
  <w:style w:type="paragraph" w:customStyle="1" w:styleId="3C121812597241FA8C5F82E8E9EA2440">
    <w:name w:val="3C121812597241FA8C5F82E8E9EA2440"/>
    <w:rsid w:val="005F5F4F"/>
  </w:style>
  <w:style w:type="paragraph" w:customStyle="1" w:styleId="F3AB85D3CA534AF3A00BA1AF58231A46">
    <w:name w:val="F3AB85D3CA534AF3A00BA1AF58231A46"/>
    <w:rsid w:val="005F5F4F"/>
  </w:style>
  <w:style w:type="paragraph" w:customStyle="1" w:styleId="14381B6F64884FE6AC2992B690342A26">
    <w:name w:val="14381B6F64884FE6AC2992B690342A26"/>
    <w:rsid w:val="005F5F4F"/>
  </w:style>
  <w:style w:type="paragraph" w:customStyle="1" w:styleId="7B397E1D867A47BFBA891A8ECC790879">
    <w:name w:val="7B397E1D867A47BFBA891A8ECC790879"/>
    <w:rsid w:val="005F5F4F"/>
  </w:style>
  <w:style w:type="paragraph" w:customStyle="1" w:styleId="7855C6A65C9E49389288ABE362ACA37D">
    <w:name w:val="7855C6A65C9E49389288ABE362ACA37D"/>
    <w:rsid w:val="005F5F4F"/>
  </w:style>
  <w:style w:type="paragraph" w:customStyle="1" w:styleId="1E8236A069A04D83AA8282371DE90EDB">
    <w:name w:val="1E8236A069A04D83AA8282371DE90EDB"/>
    <w:rsid w:val="005F5F4F"/>
  </w:style>
  <w:style w:type="paragraph" w:customStyle="1" w:styleId="2B9A8F6EBAB24A918CF2BB84BF0C5105">
    <w:name w:val="2B9A8F6EBAB24A918CF2BB84BF0C5105"/>
    <w:rsid w:val="005F5F4F"/>
  </w:style>
  <w:style w:type="paragraph" w:customStyle="1" w:styleId="2A4D615201EC4FDDA253EA2755DE0730">
    <w:name w:val="2A4D615201EC4FDDA253EA2755DE0730"/>
    <w:rsid w:val="005F5F4F"/>
  </w:style>
  <w:style w:type="paragraph" w:customStyle="1" w:styleId="30981D52CA49429E99E1C83DC6BE44F5">
    <w:name w:val="30981D52CA49429E99E1C83DC6BE44F5"/>
    <w:rsid w:val="005F5F4F"/>
  </w:style>
  <w:style w:type="paragraph" w:customStyle="1" w:styleId="8D987C1878774646B419E69C5D4CAEFD">
    <w:name w:val="8D987C1878774646B419E69C5D4CAEFD"/>
    <w:rsid w:val="005F5F4F"/>
  </w:style>
  <w:style w:type="paragraph" w:customStyle="1" w:styleId="3EFBBFAA2F4E4D49A2FF32E84A9AC603">
    <w:name w:val="3EFBBFAA2F4E4D49A2FF32E84A9AC603"/>
    <w:rsid w:val="005F5F4F"/>
  </w:style>
  <w:style w:type="paragraph" w:customStyle="1" w:styleId="14F69F316B454417AB769EBE68EDC06B">
    <w:name w:val="14F69F316B454417AB769EBE68EDC06B"/>
    <w:rsid w:val="005F5F4F"/>
  </w:style>
  <w:style w:type="paragraph" w:customStyle="1" w:styleId="83805E3827CB4484A2F2231B63E6E11A">
    <w:name w:val="83805E3827CB4484A2F2231B63E6E11A"/>
    <w:rsid w:val="005F5F4F"/>
  </w:style>
  <w:style w:type="paragraph" w:customStyle="1" w:styleId="86C3B254C865431C88F439066CE81341">
    <w:name w:val="86C3B254C865431C88F439066CE81341"/>
    <w:rsid w:val="005F5F4F"/>
  </w:style>
  <w:style w:type="paragraph" w:customStyle="1" w:styleId="29586F364A444F34BA27B52BE328FBA7">
    <w:name w:val="29586F364A444F34BA27B52BE328FBA7"/>
    <w:rsid w:val="005F5F4F"/>
  </w:style>
  <w:style w:type="paragraph" w:customStyle="1" w:styleId="27586BA880634E9290C0C8578851AE0A">
    <w:name w:val="27586BA880634E9290C0C8578851AE0A"/>
    <w:rsid w:val="005F5F4F"/>
  </w:style>
  <w:style w:type="paragraph" w:customStyle="1" w:styleId="235E4AC1E42241D5B9CF22FF2A5F3800">
    <w:name w:val="235E4AC1E42241D5B9CF22FF2A5F3800"/>
    <w:rsid w:val="005F5F4F"/>
  </w:style>
  <w:style w:type="paragraph" w:customStyle="1" w:styleId="8FE16191F55F4BCAB203B8A3F3B83DFF">
    <w:name w:val="8FE16191F55F4BCAB203B8A3F3B83DFF"/>
    <w:rsid w:val="005F5F4F"/>
  </w:style>
  <w:style w:type="paragraph" w:customStyle="1" w:styleId="AE6A02221A7C4C76ADF731809D3A20CF">
    <w:name w:val="AE6A02221A7C4C76ADF731809D3A20CF"/>
    <w:rsid w:val="005F5F4F"/>
  </w:style>
  <w:style w:type="paragraph" w:customStyle="1" w:styleId="BA7D1D781D21424CAAAC01C4AC94ECC8">
    <w:name w:val="BA7D1D781D21424CAAAC01C4AC94ECC8"/>
    <w:rsid w:val="005F5F4F"/>
  </w:style>
  <w:style w:type="paragraph" w:customStyle="1" w:styleId="F9D0959A879F4A0B92C3E0B1B45A59EF">
    <w:name w:val="F9D0959A879F4A0B92C3E0B1B45A59EF"/>
    <w:rsid w:val="005F5F4F"/>
  </w:style>
  <w:style w:type="paragraph" w:customStyle="1" w:styleId="979E190622FE41998F8A9D0674E20295">
    <w:name w:val="979E190622FE41998F8A9D0674E20295"/>
    <w:rsid w:val="005F5F4F"/>
  </w:style>
  <w:style w:type="paragraph" w:customStyle="1" w:styleId="A99159187457424D892D7356A1297073">
    <w:name w:val="A99159187457424D892D7356A1297073"/>
    <w:rsid w:val="005F5F4F"/>
  </w:style>
  <w:style w:type="paragraph" w:customStyle="1" w:styleId="C4CAF6608631449495405F0D1319901E">
    <w:name w:val="C4CAF6608631449495405F0D1319901E"/>
    <w:rsid w:val="005F5F4F"/>
  </w:style>
  <w:style w:type="paragraph" w:customStyle="1" w:styleId="4F87ABDF25864AEFA4D473BC7C871BC8">
    <w:name w:val="4F87ABDF25864AEFA4D473BC7C871BC8"/>
    <w:rsid w:val="005F5F4F"/>
  </w:style>
  <w:style w:type="paragraph" w:customStyle="1" w:styleId="961228B0A5094B159C7B46BD45C2A1A3">
    <w:name w:val="961228B0A5094B159C7B46BD45C2A1A3"/>
    <w:rsid w:val="005F5F4F"/>
  </w:style>
  <w:style w:type="paragraph" w:customStyle="1" w:styleId="125E5C3CCD4B426AAF011A0BB5208412">
    <w:name w:val="125E5C3CCD4B426AAF011A0BB5208412"/>
    <w:rsid w:val="005F5F4F"/>
  </w:style>
  <w:style w:type="paragraph" w:customStyle="1" w:styleId="DD867495C66A4451956E85DC8405B73B">
    <w:name w:val="DD867495C66A4451956E85DC8405B73B"/>
    <w:rsid w:val="005F5F4F"/>
  </w:style>
  <w:style w:type="paragraph" w:customStyle="1" w:styleId="55F71A97249E4046BD1190CCB898C3C4">
    <w:name w:val="55F71A97249E4046BD1190CCB898C3C4"/>
    <w:rsid w:val="005F5F4F"/>
  </w:style>
  <w:style w:type="paragraph" w:customStyle="1" w:styleId="39CFB081A5D74F739430ABDDE2C51137">
    <w:name w:val="39CFB081A5D74F739430ABDDE2C51137"/>
    <w:rsid w:val="005F5F4F"/>
  </w:style>
  <w:style w:type="paragraph" w:customStyle="1" w:styleId="38C442C1F2B24C1FAD07D210BBEDE209">
    <w:name w:val="38C442C1F2B24C1FAD07D210BBEDE209"/>
    <w:rsid w:val="005F5F4F"/>
  </w:style>
  <w:style w:type="paragraph" w:customStyle="1" w:styleId="0F82EE3FD34C4CEF83742F79F9804660">
    <w:name w:val="0F82EE3FD34C4CEF83742F79F9804660"/>
    <w:rsid w:val="005F5F4F"/>
  </w:style>
  <w:style w:type="paragraph" w:customStyle="1" w:styleId="4C159653FD854FA5BB75C82F2141BE36">
    <w:name w:val="4C159653FD854FA5BB75C82F2141BE36"/>
    <w:rsid w:val="005F5F4F"/>
  </w:style>
  <w:style w:type="paragraph" w:customStyle="1" w:styleId="CDB9B288124F4D80B5386639ADE35CDC">
    <w:name w:val="CDB9B288124F4D80B5386639ADE35CDC"/>
    <w:rsid w:val="005F5F4F"/>
  </w:style>
  <w:style w:type="paragraph" w:customStyle="1" w:styleId="5DD95ABFF2B6456DA09DAB9376D8DAA0">
    <w:name w:val="5DD95ABFF2B6456DA09DAB9376D8DAA0"/>
    <w:rsid w:val="005F5F4F"/>
  </w:style>
  <w:style w:type="paragraph" w:customStyle="1" w:styleId="1579BC22914A451292812FAEC00A6B29">
    <w:name w:val="1579BC22914A451292812FAEC00A6B29"/>
    <w:rsid w:val="005F5F4F"/>
  </w:style>
  <w:style w:type="paragraph" w:customStyle="1" w:styleId="A12B4F11C0954CA8917D38DDADA6A2C4">
    <w:name w:val="A12B4F11C0954CA8917D38DDADA6A2C4"/>
    <w:rsid w:val="005F5F4F"/>
  </w:style>
  <w:style w:type="paragraph" w:customStyle="1" w:styleId="F494A5DDFBB6434A824470FC0CF0F5D2">
    <w:name w:val="F494A5DDFBB6434A824470FC0CF0F5D2"/>
    <w:rsid w:val="005F5F4F"/>
  </w:style>
  <w:style w:type="paragraph" w:customStyle="1" w:styleId="960A2A8B90F64963951DA730D9C88E6B">
    <w:name w:val="960A2A8B90F64963951DA730D9C88E6B"/>
    <w:rsid w:val="005F5F4F"/>
  </w:style>
  <w:style w:type="paragraph" w:customStyle="1" w:styleId="237A2E55CF5B4AE7B13E5409307CDE88">
    <w:name w:val="237A2E55CF5B4AE7B13E5409307CDE88"/>
    <w:rsid w:val="005F5F4F"/>
  </w:style>
  <w:style w:type="paragraph" w:customStyle="1" w:styleId="2C8C28B3F5DD435A98C9E11C2266A095">
    <w:name w:val="2C8C28B3F5DD435A98C9E11C2266A095"/>
    <w:rsid w:val="005F5F4F"/>
  </w:style>
  <w:style w:type="paragraph" w:customStyle="1" w:styleId="3E959BC8FAD74927845BC74AA9F35E91">
    <w:name w:val="3E959BC8FAD74927845BC74AA9F35E91"/>
    <w:rsid w:val="005F5F4F"/>
  </w:style>
  <w:style w:type="paragraph" w:customStyle="1" w:styleId="BE3D2162EF264BAB9F9AAB5DDA28C09C">
    <w:name w:val="BE3D2162EF264BAB9F9AAB5DDA28C09C"/>
    <w:rsid w:val="005F5F4F"/>
  </w:style>
  <w:style w:type="paragraph" w:customStyle="1" w:styleId="C10C42F5CA654B91A753BD2FC05A61CB">
    <w:name w:val="C10C42F5CA654B91A753BD2FC05A61CB"/>
    <w:rsid w:val="005F5F4F"/>
  </w:style>
  <w:style w:type="paragraph" w:customStyle="1" w:styleId="F34059900ED84FBE8B05662916DFD3C1">
    <w:name w:val="F34059900ED84FBE8B05662916DFD3C1"/>
    <w:rsid w:val="005F5F4F"/>
  </w:style>
  <w:style w:type="paragraph" w:customStyle="1" w:styleId="F8AA97C4FA744A0E8B612B5A3F2A61FB">
    <w:name w:val="F8AA97C4FA744A0E8B612B5A3F2A61FB"/>
    <w:rsid w:val="005F5F4F"/>
  </w:style>
  <w:style w:type="paragraph" w:customStyle="1" w:styleId="A1BB30C5F48F45A5B2E823CE68A02229">
    <w:name w:val="A1BB30C5F48F45A5B2E823CE68A02229"/>
    <w:rsid w:val="005F5F4F"/>
  </w:style>
  <w:style w:type="paragraph" w:customStyle="1" w:styleId="9807770451374E34BD4B1C452476601D">
    <w:name w:val="9807770451374E34BD4B1C452476601D"/>
    <w:rsid w:val="005F5F4F"/>
  </w:style>
  <w:style w:type="paragraph" w:customStyle="1" w:styleId="D3BA5749C5D04F2D84F5E458F29B13F9">
    <w:name w:val="D3BA5749C5D04F2D84F5E458F29B13F9"/>
    <w:rsid w:val="005F5F4F"/>
  </w:style>
  <w:style w:type="paragraph" w:customStyle="1" w:styleId="A6F4246AF5E048C99CE92CC4068023D0">
    <w:name w:val="A6F4246AF5E048C99CE92CC4068023D0"/>
    <w:rsid w:val="005F5F4F"/>
  </w:style>
  <w:style w:type="paragraph" w:customStyle="1" w:styleId="50687821E53848EEA25C2E69B2AC2B62">
    <w:name w:val="50687821E53848EEA25C2E69B2AC2B62"/>
    <w:rsid w:val="005F5F4F"/>
  </w:style>
  <w:style w:type="paragraph" w:customStyle="1" w:styleId="86A6FF2843FB4E1B912D40D3981AA48E">
    <w:name w:val="86A6FF2843FB4E1B912D40D3981AA48E"/>
    <w:rsid w:val="005F5F4F"/>
  </w:style>
  <w:style w:type="paragraph" w:customStyle="1" w:styleId="644EE213EE15415B91D9D54167BC5A6F">
    <w:name w:val="644EE213EE15415B91D9D54167BC5A6F"/>
    <w:rsid w:val="005F5F4F"/>
  </w:style>
  <w:style w:type="paragraph" w:customStyle="1" w:styleId="77B1965C0EF340329C83D58D5D5350FD">
    <w:name w:val="77B1965C0EF340329C83D58D5D5350FD"/>
    <w:rsid w:val="005F5F4F"/>
  </w:style>
  <w:style w:type="paragraph" w:customStyle="1" w:styleId="666B4C9F47F848C4AB250D22F8C46310">
    <w:name w:val="666B4C9F47F848C4AB250D22F8C46310"/>
    <w:rsid w:val="005F5F4F"/>
  </w:style>
  <w:style w:type="paragraph" w:customStyle="1" w:styleId="3A9532E492BA47E3B939A41A7F6B57E4">
    <w:name w:val="3A9532E492BA47E3B939A41A7F6B57E4"/>
    <w:rsid w:val="005F5F4F"/>
  </w:style>
  <w:style w:type="paragraph" w:customStyle="1" w:styleId="D0255E30AB2348A39892C17B0D011096">
    <w:name w:val="D0255E30AB2348A39892C17B0D011096"/>
    <w:rsid w:val="005F5F4F"/>
  </w:style>
  <w:style w:type="paragraph" w:customStyle="1" w:styleId="7A7BF5FFA8604C5E9BD30814819D758A">
    <w:name w:val="7A7BF5FFA8604C5E9BD30814819D758A"/>
    <w:rsid w:val="005F5F4F"/>
  </w:style>
  <w:style w:type="paragraph" w:customStyle="1" w:styleId="503780F92120493CABDD9A978FC76342">
    <w:name w:val="503780F92120493CABDD9A978FC76342"/>
    <w:rsid w:val="005F5F4F"/>
  </w:style>
  <w:style w:type="paragraph" w:customStyle="1" w:styleId="B8E20207674240F7B478602B6D2D8AF1">
    <w:name w:val="B8E20207674240F7B478602B6D2D8AF1"/>
    <w:rsid w:val="005F5F4F"/>
  </w:style>
  <w:style w:type="paragraph" w:customStyle="1" w:styleId="B1BA629392E44FB2978E9CC09FEDD938">
    <w:name w:val="B1BA629392E44FB2978E9CC09FEDD938"/>
    <w:rsid w:val="005F5F4F"/>
  </w:style>
  <w:style w:type="paragraph" w:customStyle="1" w:styleId="9B421F90E5BE4EECB3E94DA5389798B8">
    <w:name w:val="9B421F90E5BE4EECB3E94DA5389798B8"/>
    <w:rsid w:val="005F5F4F"/>
  </w:style>
  <w:style w:type="paragraph" w:customStyle="1" w:styleId="5270E0B7CB254333B7D66AAE1D25C6FD">
    <w:name w:val="5270E0B7CB254333B7D66AAE1D25C6FD"/>
    <w:rsid w:val="005F5F4F"/>
  </w:style>
  <w:style w:type="paragraph" w:customStyle="1" w:styleId="4AD4F4614C194790AF9467E1F772E3B1">
    <w:name w:val="4AD4F4614C194790AF9467E1F772E3B1"/>
    <w:rsid w:val="005F5F4F"/>
  </w:style>
  <w:style w:type="paragraph" w:customStyle="1" w:styleId="715C121220EB43BD8EAAE4A9A717FD17">
    <w:name w:val="715C121220EB43BD8EAAE4A9A717FD17"/>
    <w:rsid w:val="005F5F4F"/>
  </w:style>
  <w:style w:type="paragraph" w:customStyle="1" w:styleId="BEEADDDE8F3A415681F45A61144319D2">
    <w:name w:val="BEEADDDE8F3A415681F45A61144319D2"/>
    <w:rsid w:val="005F5F4F"/>
  </w:style>
  <w:style w:type="paragraph" w:customStyle="1" w:styleId="2C1BA4607C9F4265A7FF36206C9BB1CA">
    <w:name w:val="2C1BA4607C9F4265A7FF36206C9BB1CA"/>
    <w:rsid w:val="005F5F4F"/>
  </w:style>
  <w:style w:type="paragraph" w:customStyle="1" w:styleId="ADAC5C448D184B86AC728C4D8AB681E5">
    <w:name w:val="ADAC5C448D184B86AC728C4D8AB681E5"/>
    <w:rsid w:val="005F5F4F"/>
  </w:style>
  <w:style w:type="paragraph" w:customStyle="1" w:styleId="9FB0FD27A7E2404CB037E46FD275F6A1">
    <w:name w:val="9FB0FD27A7E2404CB037E46FD275F6A1"/>
    <w:rsid w:val="005F5F4F"/>
  </w:style>
  <w:style w:type="paragraph" w:customStyle="1" w:styleId="E687466199A74B0BBBD4CAF4C53A33C2">
    <w:name w:val="E687466199A74B0BBBD4CAF4C53A33C2"/>
    <w:rsid w:val="005F5F4F"/>
  </w:style>
  <w:style w:type="paragraph" w:customStyle="1" w:styleId="131D79A62DA544C99D9C5993F17F3131">
    <w:name w:val="131D79A62DA544C99D9C5993F17F3131"/>
    <w:rsid w:val="005F5F4F"/>
  </w:style>
  <w:style w:type="paragraph" w:customStyle="1" w:styleId="2C40ABA6B7634743A31D70B1995741DC">
    <w:name w:val="2C40ABA6B7634743A31D70B1995741DC"/>
    <w:rsid w:val="005F5F4F"/>
  </w:style>
  <w:style w:type="paragraph" w:customStyle="1" w:styleId="DE7A9A2C0D924D3EB91D1D326FFC800E">
    <w:name w:val="DE7A9A2C0D924D3EB91D1D326FFC800E"/>
    <w:rsid w:val="005F5F4F"/>
  </w:style>
  <w:style w:type="paragraph" w:customStyle="1" w:styleId="268EEB63118048C98777F1CC32407837">
    <w:name w:val="268EEB63118048C98777F1CC32407837"/>
    <w:rsid w:val="005F5F4F"/>
  </w:style>
  <w:style w:type="paragraph" w:customStyle="1" w:styleId="C354F1BA07484039A8DB2AF01B489B29">
    <w:name w:val="C354F1BA07484039A8DB2AF01B489B29"/>
    <w:rsid w:val="005F5F4F"/>
  </w:style>
  <w:style w:type="paragraph" w:customStyle="1" w:styleId="1D3561E701534FC984B8970224E3CE49">
    <w:name w:val="1D3561E701534FC984B8970224E3CE49"/>
    <w:rsid w:val="005F5F4F"/>
  </w:style>
  <w:style w:type="paragraph" w:customStyle="1" w:styleId="3C48236C41764BA4B99759ABF996739F">
    <w:name w:val="3C48236C41764BA4B99759ABF996739F"/>
    <w:rsid w:val="005F5F4F"/>
  </w:style>
  <w:style w:type="paragraph" w:customStyle="1" w:styleId="E3DB1E3FEF0941D0A7FA7CD573BFCB8E">
    <w:name w:val="E3DB1E3FEF0941D0A7FA7CD573BFCB8E"/>
    <w:rsid w:val="005F5F4F"/>
  </w:style>
  <w:style w:type="paragraph" w:customStyle="1" w:styleId="EFCE9F8D13D94A2BAA0149B528DA82EF">
    <w:name w:val="EFCE9F8D13D94A2BAA0149B528DA82EF"/>
    <w:rsid w:val="005F5F4F"/>
  </w:style>
  <w:style w:type="paragraph" w:customStyle="1" w:styleId="50D428E8F6374E0EA5C2C121BAC628BF">
    <w:name w:val="50D428E8F6374E0EA5C2C121BAC628BF"/>
    <w:rsid w:val="005F5F4F"/>
  </w:style>
  <w:style w:type="paragraph" w:customStyle="1" w:styleId="2334B8B1390346C0896F660EA7F1D738">
    <w:name w:val="2334B8B1390346C0896F660EA7F1D738"/>
    <w:rsid w:val="005F5F4F"/>
  </w:style>
  <w:style w:type="paragraph" w:customStyle="1" w:styleId="2C93C3A998A3441789025AE6C4AB746F">
    <w:name w:val="2C93C3A998A3441789025AE6C4AB746F"/>
    <w:rsid w:val="005F5F4F"/>
  </w:style>
  <w:style w:type="paragraph" w:customStyle="1" w:styleId="6ADCA66A9B9D41A58A23A4BE8A9036B4">
    <w:name w:val="6ADCA66A9B9D41A58A23A4BE8A9036B4"/>
    <w:rsid w:val="005F5F4F"/>
  </w:style>
  <w:style w:type="paragraph" w:customStyle="1" w:styleId="9324A31C1A24419F952B0A2B2DAB8E01">
    <w:name w:val="9324A31C1A24419F952B0A2B2DAB8E01"/>
    <w:rsid w:val="005F5F4F"/>
  </w:style>
  <w:style w:type="paragraph" w:customStyle="1" w:styleId="D702EB42FD6E4783BBB698B4CC7D65F4">
    <w:name w:val="D702EB42FD6E4783BBB698B4CC7D65F4"/>
    <w:rsid w:val="005F5F4F"/>
  </w:style>
  <w:style w:type="paragraph" w:customStyle="1" w:styleId="B7066964779041C3B388F5E1F8009A07">
    <w:name w:val="B7066964779041C3B388F5E1F8009A07"/>
    <w:rsid w:val="005F5F4F"/>
  </w:style>
  <w:style w:type="paragraph" w:customStyle="1" w:styleId="4187D92D2FB3480A9BCAF30BA61B36F4">
    <w:name w:val="4187D92D2FB3480A9BCAF30BA61B36F4"/>
    <w:rsid w:val="005F5F4F"/>
  </w:style>
  <w:style w:type="paragraph" w:customStyle="1" w:styleId="FD99FC4842AA4FD9B9B675AA983F1E8E">
    <w:name w:val="FD99FC4842AA4FD9B9B675AA983F1E8E"/>
    <w:rsid w:val="005F5F4F"/>
  </w:style>
  <w:style w:type="paragraph" w:customStyle="1" w:styleId="DAC367B8311045E799B48BC953B3B7F0">
    <w:name w:val="DAC367B8311045E799B48BC953B3B7F0"/>
    <w:rsid w:val="005F5F4F"/>
  </w:style>
  <w:style w:type="paragraph" w:customStyle="1" w:styleId="2EFCE28D849B414DB21F6593523227FA">
    <w:name w:val="2EFCE28D849B414DB21F6593523227FA"/>
    <w:rsid w:val="005F5F4F"/>
  </w:style>
  <w:style w:type="paragraph" w:customStyle="1" w:styleId="071B47E0E52049828F01CC07A6F385AD">
    <w:name w:val="071B47E0E52049828F01CC07A6F385AD"/>
    <w:rsid w:val="005F5F4F"/>
  </w:style>
  <w:style w:type="paragraph" w:customStyle="1" w:styleId="A61663D1F6604BCD9A386F7965C9C57E">
    <w:name w:val="A61663D1F6604BCD9A386F7965C9C57E"/>
    <w:rsid w:val="005F5F4F"/>
  </w:style>
  <w:style w:type="paragraph" w:customStyle="1" w:styleId="DF8836277FF3439C9D13CACB21F93FCB">
    <w:name w:val="DF8836277FF3439C9D13CACB21F93FCB"/>
    <w:rsid w:val="005F5F4F"/>
  </w:style>
  <w:style w:type="paragraph" w:customStyle="1" w:styleId="79F256E86D4740129F835605E24CA705">
    <w:name w:val="79F256E86D4740129F835605E24CA705"/>
    <w:rsid w:val="005F5F4F"/>
  </w:style>
  <w:style w:type="paragraph" w:customStyle="1" w:styleId="577781D73AA3476AB5ADA20A816AC70B">
    <w:name w:val="577781D73AA3476AB5ADA20A816AC70B"/>
    <w:rsid w:val="005F5F4F"/>
  </w:style>
  <w:style w:type="paragraph" w:customStyle="1" w:styleId="F90D5F0002034B689603B61F7D513025">
    <w:name w:val="F90D5F0002034B689603B61F7D513025"/>
    <w:rsid w:val="005F5F4F"/>
  </w:style>
  <w:style w:type="paragraph" w:customStyle="1" w:styleId="888E7A64825248A885AF5EABF3B6B266">
    <w:name w:val="888E7A64825248A885AF5EABF3B6B266"/>
    <w:rsid w:val="005F5F4F"/>
  </w:style>
  <w:style w:type="paragraph" w:customStyle="1" w:styleId="012DEB35CE6B4083B6BE05F1A10E61F5">
    <w:name w:val="012DEB35CE6B4083B6BE05F1A10E61F5"/>
    <w:rsid w:val="005F5F4F"/>
  </w:style>
  <w:style w:type="paragraph" w:customStyle="1" w:styleId="471DEBC9FAAC47E495511FD3CDF0D162">
    <w:name w:val="471DEBC9FAAC47E495511FD3CDF0D162"/>
    <w:rsid w:val="005F5F4F"/>
  </w:style>
  <w:style w:type="paragraph" w:customStyle="1" w:styleId="C0B5C3F654F6449DB0C84E1BBADE05E8">
    <w:name w:val="C0B5C3F654F6449DB0C84E1BBADE05E8"/>
    <w:rsid w:val="005F5F4F"/>
  </w:style>
  <w:style w:type="paragraph" w:customStyle="1" w:styleId="CB800641F3EE420FBDC741DE791481BA">
    <w:name w:val="CB800641F3EE420FBDC741DE791481BA"/>
    <w:rsid w:val="005F5F4F"/>
  </w:style>
  <w:style w:type="paragraph" w:customStyle="1" w:styleId="0C08C56016E84267A90BF1394A9DB7EE">
    <w:name w:val="0C08C56016E84267A90BF1394A9DB7EE"/>
    <w:rsid w:val="005F5F4F"/>
  </w:style>
  <w:style w:type="paragraph" w:customStyle="1" w:styleId="475685674C5448E3BDCD340C22262A93">
    <w:name w:val="475685674C5448E3BDCD340C22262A93"/>
    <w:rsid w:val="005F5F4F"/>
  </w:style>
  <w:style w:type="paragraph" w:customStyle="1" w:styleId="943C366097AF4506BB97BAA7270109DA">
    <w:name w:val="943C366097AF4506BB97BAA7270109DA"/>
    <w:rsid w:val="005F5F4F"/>
  </w:style>
  <w:style w:type="paragraph" w:customStyle="1" w:styleId="6596D13F931941E78035742A74663EE2">
    <w:name w:val="6596D13F931941E78035742A74663EE2"/>
    <w:rsid w:val="005F5F4F"/>
  </w:style>
  <w:style w:type="paragraph" w:customStyle="1" w:styleId="FF9BE8340C1F42D38611AB2B974A6BE0">
    <w:name w:val="FF9BE8340C1F42D38611AB2B974A6BE0"/>
    <w:rsid w:val="005F5F4F"/>
  </w:style>
  <w:style w:type="paragraph" w:customStyle="1" w:styleId="997B3A62198A4045A9A43C3690B1FF57">
    <w:name w:val="997B3A62198A4045A9A43C3690B1FF57"/>
    <w:rsid w:val="005F5F4F"/>
  </w:style>
  <w:style w:type="paragraph" w:customStyle="1" w:styleId="E0BC944BAAA4431A89C487C42D8340CF">
    <w:name w:val="E0BC944BAAA4431A89C487C42D8340CF"/>
    <w:rsid w:val="005F5F4F"/>
  </w:style>
  <w:style w:type="paragraph" w:customStyle="1" w:styleId="78B7EA9A83C949F1AD266F7ED9CD38C1">
    <w:name w:val="78B7EA9A83C949F1AD266F7ED9CD38C1"/>
    <w:rsid w:val="005F5F4F"/>
  </w:style>
  <w:style w:type="paragraph" w:customStyle="1" w:styleId="AF2F338BF32444E4877C3D2C2A5AA820">
    <w:name w:val="AF2F338BF32444E4877C3D2C2A5AA820"/>
    <w:rsid w:val="005F5F4F"/>
  </w:style>
  <w:style w:type="paragraph" w:customStyle="1" w:styleId="47F0234BA87C4448BB2969D7BE1F07AA">
    <w:name w:val="47F0234BA87C4448BB2969D7BE1F07AA"/>
    <w:rsid w:val="005F5F4F"/>
  </w:style>
  <w:style w:type="paragraph" w:customStyle="1" w:styleId="BFB95D827AAA485D99CD35E221D30070">
    <w:name w:val="BFB95D827AAA485D99CD35E221D30070"/>
    <w:rsid w:val="005F5F4F"/>
  </w:style>
  <w:style w:type="paragraph" w:customStyle="1" w:styleId="2E79659A95874ABAB6F09B07EA7C5F2D">
    <w:name w:val="2E79659A95874ABAB6F09B07EA7C5F2D"/>
    <w:rsid w:val="005F5F4F"/>
  </w:style>
  <w:style w:type="paragraph" w:customStyle="1" w:styleId="6752BD2A5CCF4F33A979B0C922BBDE0B">
    <w:name w:val="6752BD2A5CCF4F33A979B0C922BBDE0B"/>
    <w:rsid w:val="005F5F4F"/>
  </w:style>
  <w:style w:type="paragraph" w:customStyle="1" w:styleId="8F8F1D9B63104017AFEB22AA7883A978">
    <w:name w:val="8F8F1D9B63104017AFEB22AA7883A978"/>
    <w:rsid w:val="005F5F4F"/>
  </w:style>
  <w:style w:type="paragraph" w:customStyle="1" w:styleId="05EBD1AC734044F28A00DDFB3240FB5C">
    <w:name w:val="05EBD1AC734044F28A00DDFB3240FB5C"/>
    <w:rsid w:val="005F5F4F"/>
  </w:style>
  <w:style w:type="paragraph" w:customStyle="1" w:styleId="FF965951C82E4A8D9F29244CD917D323">
    <w:name w:val="FF965951C82E4A8D9F29244CD917D323"/>
    <w:rsid w:val="005F5F4F"/>
  </w:style>
  <w:style w:type="paragraph" w:customStyle="1" w:styleId="58459BD591B84E0F8D3E0D417E2457D1">
    <w:name w:val="58459BD591B84E0F8D3E0D417E2457D1"/>
    <w:rsid w:val="005F5F4F"/>
  </w:style>
  <w:style w:type="paragraph" w:customStyle="1" w:styleId="558CE11D5DCF409C82FE87A5290FECF4">
    <w:name w:val="558CE11D5DCF409C82FE87A5290FECF4"/>
    <w:rsid w:val="005F5F4F"/>
  </w:style>
  <w:style w:type="paragraph" w:customStyle="1" w:styleId="571F8478CD8F43E0AB8564E57CD3B28B">
    <w:name w:val="571F8478CD8F43E0AB8564E57CD3B28B"/>
    <w:rsid w:val="005F5F4F"/>
  </w:style>
  <w:style w:type="paragraph" w:customStyle="1" w:styleId="79CB57B028D34847904D60216FD940A7">
    <w:name w:val="79CB57B028D34847904D60216FD940A7"/>
    <w:rsid w:val="005F5F4F"/>
  </w:style>
  <w:style w:type="paragraph" w:customStyle="1" w:styleId="CA3E58358A7D49AAAF09DDA94B6513EF">
    <w:name w:val="CA3E58358A7D49AAAF09DDA94B6513EF"/>
    <w:rsid w:val="005F5F4F"/>
  </w:style>
  <w:style w:type="paragraph" w:customStyle="1" w:styleId="798CD3F8989845AF99F3987F3812B8B5">
    <w:name w:val="798CD3F8989845AF99F3987F3812B8B5"/>
    <w:rsid w:val="005F5F4F"/>
  </w:style>
  <w:style w:type="paragraph" w:customStyle="1" w:styleId="66EFB56C915640B3BA72B19741C2AA91">
    <w:name w:val="66EFB56C915640B3BA72B19741C2AA91"/>
    <w:rsid w:val="005F5F4F"/>
  </w:style>
  <w:style w:type="paragraph" w:customStyle="1" w:styleId="B3F1C528F7AB48B0B2CA98153D47ACD6">
    <w:name w:val="B3F1C528F7AB48B0B2CA98153D47ACD6"/>
    <w:rsid w:val="005F5F4F"/>
  </w:style>
  <w:style w:type="paragraph" w:customStyle="1" w:styleId="1E2E051DACF2411DBDBD2F20713F0739">
    <w:name w:val="1E2E051DACF2411DBDBD2F20713F0739"/>
    <w:rsid w:val="005F5F4F"/>
  </w:style>
  <w:style w:type="paragraph" w:customStyle="1" w:styleId="42667B82207D4620A073831E226B46E4">
    <w:name w:val="42667B82207D4620A073831E226B46E4"/>
    <w:rsid w:val="005F5F4F"/>
  </w:style>
  <w:style w:type="paragraph" w:customStyle="1" w:styleId="4706AA16051A4875926C84443F63D82C">
    <w:name w:val="4706AA16051A4875926C84443F63D82C"/>
    <w:rsid w:val="005F5F4F"/>
  </w:style>
  <w:style w:type="paragraph" w:customStyle="1" w:styleId="7C80D8B809694B479C5E52A83A0A6EEC">
    <w:name w:val="7C80D8B809694B479C5E52A83A0A6EEC"/>
    <w:rsid w:val="005F5F4F"/>
  </w:style>
  <w:style w:type="paragraph" w:customStyle="1" w:styleId="096F9EF916B34A87B89497D9F3D1FF4E">
    <w:name w:val="096F9EF916B34A87B89497D9F3D1FF4E"/>
    <w:rsid w:val="005F5F4F"/>
  </w:style>
  <w:style w:type="paragraph" w:customStyle="1" w:styleId="63D339CE2CA941B3BD9FE99113F1E1E7">
    <w:name w:val="63D339CE2CA941B3BD9FE99113F1E1E7"/>
    <w:rsid w:val="005F5F4F"/>
  </w:style>
  <w:style w:type="paragraph" w:customStyle="1" w:styleId="A4397F08CB2146D78BDEE5E8A84022D4">
    <w:name w:val="A4397F08CB2146D78BDEE5E8A84022D4"/>
    <w:rsid w:val="005F5F4F"/>
  </w:style>
  <w:style w:type="paragraph" w:customStyle="1" w:styleId="EAD199004F244201BB6128A7750D246C">
    <w:name w:val="EAD199004F244201BB6128A7750D246C"/>
    <w:rsid w:val="005F5F4F"/>
  </w:style>
  <w:style w:type="paragraph" w:customStyle="1" w:styleId="3A4BD185AF6B4733B5484A2B074C67C6">
    <w:name w:val="3A4BD185AF6B4733B5484A2B074C67C6"/>
    <w:rsid w:val="005F5F4F"/>
  </w:style>
  <w:style w:type="paragraph" w:customStyle="1" w:styleId="C74532BBF64840BB9E5C272ECEA6ACE0">
    <w:name w:val="C74532BBF64840BB9E5C272ECEA6ACE0"/>
    <w:rsid w:val="005F5F4F"/>
  </w:style>
  <w:style w:type="paragraph" w:customStyle="1" w:styleId="2F75D2B475D6438294E0D1186823DF1B">
    <w:name w:val="2F75D2B475D6438294E0D1186823DF1B"/>
    <w:rsid w:val="005F5F4F"/>
  </w:style>
  <w:style w:type="paragraph" w:customStyle="1" w:styleId="5A545828114C4F0F8CFCAC3EC9F7941F">
    <w:name w:val="5A545828114C4F0F8CFCAC3EC9F7941F"/>
    <w:rsid w:val="005F5F4F"/>
  </w:style>
  <w:style w:type="paragraph" w:customStyle="1" w:styleId="A458C555040541F097F86712A9379D65">
    <w:name w:val="A458C555040541F097F86712A9379D65"/>
    <w:rsid w:val="005F5F4F"/>
  </w:style>
  <w:style w:type="paragraph" w:customStyle="1" w:styleId="2056A8505EF54A999136A6EDB32C1197">
    <w:name w:val="2056A8505EF54A999136A6EDB32C1197"/>
    <w:rsid w:val="005F5F4F"/>
  </w:style>
  <w:style w:type="paragraph" w:customStyle="1" w:styleId="68B785B116FC476B9612E6529431605C">
    <w:name w:val="68B785B116FC476B9612E6529431605C"/>
    <w:rsid w:val="005F5F4F"/>
  </w:style>
  <w:style w:type="paragraph" w:customStyle="1" w:styleId="EA607902E4FF4E34AA0A3DDF5B7DE062">
    <w:name w:val="EA607902E4FF4E34AA0A3DDF5B7DE062"/>
    <w:rsid w:val="005F5F4F"/>
  </w:style>
  <w:style w:type="paragraph" w:customStyle="1" w:styleId="04E2219230ED49AF934E47530631BF88">
    <w:name w:val="04E2219230ED49AF934E47530631BF88"/>
    <w:rsid w:val="005F5F4F"/>
  </w:style>
  <w:style w:type="paragraph" w:customStyle="1" w:styleId="63BFCE74C5EC4734A2D49345A79AE823">
    <w:name w:val="63BFCE74C5EC4734A2D49345A79AE823"/>
    <w:rsid w:val="005F5F4F"/>
  </w:style>
  <w:style w:type="paragraph" w:customStyle="1" w:styleId="BF55E983E10B471EB4715696C42D6D27">
    <w:name w:val="BF55E983E10B471EB4715696C42D6D27"/>
    <w:rsid w:val="005F5F4F"/>
  </w:style>
  <w:style w:type="paragraph" w:customStyle="1" w:styleId="1236B20DF30B4AE695695DD11B95BE71">
    <w:name w:val="1236B20DF30B4AE695695DD11B95BE71"/>
    <w:rsid w:val="005F5F4F"/>
  </w:style>
  <w:style w:type="paragraph" w:customStyle="1" w:styleId="5BCE9207ABEA4512818790D01D156045">
    <w:name w:val="5BCE9207ABEA4512818790D01D156045"/>
    <w:rsid w:val="005F5F4F"/>
  </w:style>
  <w:style w:type="paragraph" w:customStyle="1" w:styleId="084A8C61EF5A4EFD9D693EE6C4BD9F58">
    <w:name w:val="084A8C61EF5A4EFD9D693EE6C4BD9F58"/>
    <w:rsid w:val="005F5F4F"/>
  </w:style>
  <w:style w:type="paragraph" w:customStyle="1" w:styleId="B09A2B9D23BC43D5966F13467F8A2D41">
    <w:name w:val="B09A2B9D23BC43D5966F13467F8A2D41"/>
    <w:rsid w:val="005F5F4F"/>
  </w:style>
  <w:style w:type="paragraph" w:customStyle="1" w:styleId="D125441E233B474C9E6A23C09C6E622A">
    <w:name w:val="D125441E233B474C9E6A23C09C6E622A"/>
    <w:rsid w:val="005F5F4F"/>
  </w:style>
  <w:style w:type="paragraph" w:customStyle="1" w:styleId="3584EEDDD29C437F8437933D3995BE03">
    <w:name w:val="3584EEDDD29C437F8437933D3995BE03"/>
    <w:rsid w:val="005F5F4F"/>
  </w:style>
  <w:style w:type="paragraph" w:customStyle="1" w:styleId="47115F10F4924933AF0C042BA1CCE092">
    <w:name w:val="47115F10F4924933AF0C042BA1CCE092"/>
    <w:rsid w:val="005F5F4F"/>
  </w:style>
  <w:style w:type="paragraph" w:customStyle="1" w:styleId="0AB9BA3F32FD467B9E394588C85E8065">
    <w:name w:val="0AB9BA3F32FD467B9E394588C85E8065"/>
    <w:rsid w:val="005F5F4F"/>
  </w:style>
  <w:style w:type="paragraph" w:customStyle="1" w:styleId="14054BCE733A4FB7B214550DCCA1DE1C">
    <w:name w:val="14054BCE733A4FB7B214550DCCA1DE1C"/>
    <w:rsid w:val="005F5F4F"/>
  </w:style>
  <w:style w:type="paragraph" w:customStyle="1" w:styleId="3499D27F250448FB9A03D0A184E84003">
    <w:name w:val="3499D27F250448FB9A03D0A184E84003"/>
    <w:rsid w:val="005F5F4F"/>
  </w:style>
  <w:style w:type="paragraph" w:customStyle="1" w:styleId="0171CEDD1B3B4E60BB10728E5B39C0C9">
    <w:name w:val="0171CEDD1B3B4E60BB10728E5B39C0C9"/>
    <w:rsid w:val="005F5F4F"/>
  </w:style>
  <w:style w:type="paragraph" w:customStyle="1" w:styleId="175EF0DB8B774070A34159E3DCA5F254">
    <w:name w:val="175EF0DB8B774070A34159E3DCA5F254"/>
    <w:rsid w:val="005F5F4F"/>
  </w:style>
  <w:style w:type="paragraph" w:customStyle="1" w:styleId="58F7C667FD5B48D2B7335D4418310719">
    <w:name w:val="58F7C667FD5B48D2B7335D4418310719"/>
    <w:rsid w:val="005F5F4F"/>
  </w:style>
  <w:style w:type="paragraph" w:customStyle="1" w:styleId="EB2D41A29437460B9CA80C08E7C0BF55">
    <w:name w:val="EB2D41A29437460B9CA80C08E7C0BF55"/>
    <w:rsid w:val="005F5F4F"/>
  </w:style>
  <w:style w:type="paragraph" w:customStyle="1" w:styleId="5744767AF8C1436A9FFCB0DD93458C60">
    <w:name w:val="5744767AF8C1436A9FFCB0DD93458C60"/>
    <w:rsid w:val="005F5F4F"/>
  </w:style>
  <w:style w:type="paragraph" w:customStyle="1" w:styleId="B9FC67C9F9A643C4B8E3CCDE7CB65B23">
    <w:name w:val="B9FC67C9F9A643C4B8E3CCDE7CB65B23"/>
    <w:rsid w:val="005F5F4F"/>
  </w:style>
  <w:style w:type="paragraph" w:customStyle="1" w:styleId="1391E489869C4097B8FB775386ABE302">
    <w:name w:val="1391E489869C4097B8FB775386ABE302"/>
    <w:rsid w:val="005F5F4F"/>
  </w:style>
  <w:style w:type="paragraph" w:customStyle="1" w:styleId="C1DF5BB9BC3A4CB2A329EBEDC63975F9">
    <w:name w:val="C1DF5BB9BC3A4CB2A329EBEDC63975F9"/>
    <w:rsid w:val="005F5F4F"/>
  </w:style>
  <w:style w:type="paragraph" w:customStyle="1" w:styleId="88AEE8A69CA94F9293E7E6C4B6EB506F">
    <w:name w:val="88AEE8A69CA94F9293E7E6C4B6EB506F"/>
    <w:rsid w:val="005F5F4F"/>
  </w:style>
  <w:style w:type="paragraph" w:customStyle="1" w:styleId="719F06C7CFF94985B0ADB3A7D2CF5F8B">
    <w:name w:val="719F06C7CFF94985B0ADB3A7D2CF5F8B"/>
    <w:rsid w:val="005F5F4F"/>
  </w:style>
  <w:style w:type="paragraph" w:customStyle="1" w:styleId="94B6148F8E814199B116D70C4BDAF1FF">
    <w:name w:val="94B6148F8E814199B116D70C4BDAF1FF"/>
    <w:rsid w:val="005F5F4F"/>
  </w:style>
  <w:style w:type="paragraph" w:customStyle="1" w:styleId="D7D316A7BA2F44989FBDAAF71136CD4F">
    <w:name w:val="D7D316A7BA2F44989FBDAAF71136CD4F"/>
    <w:rsid w:val="005F5F4F"/>
  </w:style>
  <w:style w:type="paragraph" w:customStyle="1" w:styleId="98CF0864D39E4C88AEBAFF33D9954216">
    <w:name w:val="98CF0864D39E4C88AEBAFF33D9954216"/>
    <w:rsid w:val="005F5F4F"/>
  </w:style>
  <w:style w:type="paragraph" w:customStyle="1" w:styleId="3E936A7093DA499C8727723C967B8FC7">
    <w:name w:val="3E936A7093DA499C8727723C967B8FC7"/>
    <w:rsid w:val="005F5F4F"/>
  </w:style>
  <w:style w:type="paragraph" w:customStyle="1" w:styleId="4ED78B1B628A44B5A9E994F72CC83604">
    <w:name w:val="4ED78B1B628A44B5A9E994F72CC83604"/>
    <w:rsid w:val="005F5F4F"/>
  </w:style>
  <w:style w:type="paragraph" w:customStyle="1" w:styleId="B42A196D90F64C4E9ABC05E490B81774">
    <w:name w:val="B42A196D90F64C4E9ABC05E490B81774"/>
    <w:rsid w:val="005F5F4F"/>
  </w:style>
  <w:style w:type="paragraph" w:customStyle="1" w:styleId="3ED12F5BF802460D82DFA98DF529E1F2">
    <w:name w:val="3ED12F5BF802460D82DFA98DF529E1F2"/>
    <w:rsid w:val="005F5F4F"/>
  </w:style>
  <w:style w:type="paragraph" w:customStyle="1" w:styleId="5C44D05508F241F4B1A51BDE02B6C599">
    <w:name w:val="5C44D05508F241F4B1A51BDE02B6C599"/>
    <w:rsid w:val="005F5F4F"/>
  </w:style>
  <w:style w:type="paragraph" w:customStyle="1" w:styleId="9BD65CFCAF594E1AA6999BD2AE6D2C02">
    <w:name w:val="9BD65CFCAF594E1AA6999BD2AE6D2C02"/>
    <w:rsid w:val="005F5F4F"/>
  </w:style>
  <w:style w:type="paragraph" w:customStyle="1" w:styleId="4394B9B3CDE7409586BA115DA34D1DD0">
    <w:name w:val="4394B9B3CDE7409586BA115DA34D1DD0"/>
    <w:rsid w:val="005F5F4F"/>
  </w:style>
  <w:style w:type="paragraph" w:customStyle="1" w:styleId="E6EEC4B14D8D445B83E1AF4E8EB38726">
    <w:name w:val="E6EEC4B14D8D445B83E1AF4E8EB38726"/>
    <w:rsid w:val="005F5F4F"/>
  </w:style>
  <w:style w:type="paragraph" w:customStyle="1" w:styleId="CB23BC0E1C3946C2B70E6B3B42B8B437">
    <w:name w:val="CB23BC0E1C3946C2B70E6B3B42B8B437"/>
    <w:rsid w:val="005F5F4F"/>
  </w:style>
  <w:style w:type="paragraph" w:customStyle="1" w:styleId="EA5A4ECDE4A7476384776B3AB90CEDB1">
    <w:name w:val="EA5A4ECDE4A7476384776B3AB90CEDB1"/>
    <w:rsid w:val="005F5F4F"/>
  </w:style>
  <w:style w:type="paragraph" w:customStyle="1" w:styleId="EE0F3B559EDF4997B924D3746F023E8C">
    <w:name w:val="EE0F3B559EDF4997B924D3746F023E8C"/>
    <w:rsid w:val="005F5F4F"/>
  </w:style>
  <w:style w:type="paragraph" w:customStyle="1" w:styleId="3AF5325BFB7649928B6FEC6CE8CDA456">
    <w:name w:val="3AF5325BFB7649928B6FEC6CE8CDA456"/>
    <w:rsid w:val="005F5F4F"/>
  </w:style>
  <w:style w:type="paragraph" w:customStyle="1" w:styleId="DBEBEAABDBB942BEB39964995FDFA892">
    <w:name w:val="DBEBEAABDBB942BEB39964995FDFA892"/>
    <w:rsid w:val="005F5F4F"/>
  </w:style>
  <w:style w:type="paragraph" w:customStyle="1" w:styleId="BE2E51CF390B456F81EF6476B016C762">
    <w:name w:val="BE2E51CF390B456F81EF6476B016C762"/>
    <w:rsid w:val="005F5F4F"/>
  </w:style>
  <w:style w:type="paragraph" w:customStyle="1" w:styleId="9DB04D9E09614DB4A3D33285C83B3632">
    <w:name w:val="9DB04D9E09614DB4A3D33285C83B3632"/>
    <w:rsid w:val="005F5F4F"/>
  </w:style>
  <w:style w:type="paragraph" w:customStyle="1" w:styleId="F8FA6DE8613F494C9B8196D04F3AC82C">
    <w:name w:val="F8FA6DE8613F494C9B8196D04F3AC82C"/>
    <w:rsid w:val="005F5F4F"/>
  </w:style>
  <w:style w:type="paragraph" w:customStyle="1" w:styleId="D0A88EF02B1240C1ADCC7FBBC0C5159F">
    <w:name w:val="D0A88EF02B1240C1ADCC7FBBC0C5159F"/>
    <w:rsid w:val="005F5F4F"/>
  </w:style>
  <w:style w:type="paragraph" w:customStyle="1" w:styleId="626DAC94CF5D4AAABA2515EA0CF859D6">
    <w:name w:val="626DAC94CF5D4AAABA2515EA0CF859D6"/>
    <w:rsid w:val="005F5F4F"/>
  </w:style>
  <w:style w:type="paragraph" w:customStyle="1" w:styleId="40CA357C5ABA448EA32310E08D87EEED">
    <w:name w:val="40CA357C5ABA448EA32310E08D87EEED"/>
    <w:rsid w:val="005F5F4F"/>
  </w:style>
  <w:style w:type="paragraph" w:customStyle="1" w:styleId="9EB33BA4C07E4BB7AF3C1FD9FC14E0DF">
    <w:name w:val="9EB33BA4C07E4BB7AF3C1FD9FC14E0DF"/>
    <w:rsid w:val="005F5F4F"/>
  </w:style>
  <w:style w:type="paragraph" w:customStyle="1" w:styleId="9B3E1FA48ADF4739BB01C3A897F1B621">
    <w:name w:val="9B3E1FA48ADF4739BB01C3A897F1B621"/>
    <w:rsid w:val="005F5F4F"/>
  </w:style>
  <w:style w:type="paragraph" w:customStyle="1" w:styleId="1617D03CB7994E6E896EA07BCA05420E">
    <w:name w:val="1617D03CB7994E6E896EA07BCA05420E"/>
    <w:rsid w:val="005F5F4F"/>
  </w:style>
  <w:style w:type="paragraph" w:customStyle="1" w:styleId="6131567E29484B41AFA9ECF553C414CC">
    <w:name w:val="6131567E29484B41AFA9ECF553C414CC"/>
    <w:rsid w:val="005F5F4F"/>
  </w:style>
  <w:style w:type="paragraph" w:customStyle="1" w:styleId="CBB50D5485E349D9820DF8196EC9BC3B">
    <w:name w:val="CBB50D5485E349D9820DF8196EC9BC3B"/>
    <w:rsid w:val="005F5F4F"/>
  </w:style>
  <w:style w:type="paragraph" w:customStyle="1" w:styleId="13E264C4490D4B9C8E68C14F9D86A68C">
    <w:name w:val="13E264C4490D4B9C8E68C14F9D86A68C"/>
    <w:rsid w:val="005F5F4F"/>
  </w:style>
  <w:style w:type="paragraph" w:customStyle="1" w:styleId="C76A4CAC26824DE9939689543C2155D1">
    <w:name w:val="C76A4CAC26824DE9939689543C2155D1"/>
    <w:rsid w:val="005F5F4F"/>
  </w:style>
  <w:style w:type="paragraph" w:customStyle="1" w:styleId="8834ECED8E974EA79BD0588793BE5335">
    <w:name w:val="8834ECED8E974EA79BD0588793BE5335"/>
    <w:rsid w:val="005F5F4F"/>
  </w:style>
  <w:style w:type="paragraph" w:customStyle="1" w:styleId="F22D306B776A46D8876610EE4C471362">
    <w:name w:val="F22D306B776A46D8876610EE4C471362"/>
    <w:rsid w:val="005F5F4F"/>
  </w:style>
  <w:style w:type="paragraph" w:customStyle="1" w:styleId="476FD9B0FAE04B6BAAEC3208BB8FCBDD">
    <w:name w:val="476FD9B0FAE04B6BAAEC3208BB8FCBDD"/>
    <w:rsid w:val="005F5F4F"/>
  </w:style>
  <w:style w:type="paragraph" w:customStyle="1" w:styleId="538483A245CF4630902E05341D22FBF9">
    <w:name w:val="538483A245CF4630902E05341D22FBF9"/>
    <w:rsid w:val="005F5F4F"/>
  </w:style>
  <w:style w:type="paragraph" w:customStyle="1" w:styleId="DCE2849E56BF4618823854EFFBD8351A">
    <w:name w:val="DCE2849E56BF4618823854EFFBD8351A"/>
    <w:rsid w:val="005F5F4F"/>
  </w:style>
  <w:style w:type="paragraph" w:customStyle="1" w:styleId="B40EE07F22494546B336E10B4CFE7F28">
    <w:name w:val="B40EE07F22494546B336E10B4CFE7F28"/>
    <w:rsid w:val="005F5F4F"/>
  </w:style>
  <w:style w:type="paragraph" w:customStyle="1" w:styleId="8036C787D4B9481387A3E9EFEFF47895">
    <w:name w:val="8036C787D4B9481387A3E9EFEFF47895"/>
    <w:rsid w:val="005F5F4F"/>
  </w:style>
  <w:style w:type="paragraph" w:customStyle="1" w:styleId="62E7F94756A54DBD878FB20E8DC48ED2">
    <w:name w:val="62E7F94756A54DBD878FB20E8DC48ED2"/>
    <w:rsid w:val="005F5F4F"/>
  </w:style>
  <w:style w:type="paragraph" w:customStyle="1" w:styleId="A5CA5C312DE34708946B83BDE1171D52">
    <w:name w:val="A5CA5C312DE34708946B83BDE1171D52"/>
    <w:rsid w:val="005F5F4F"/>
  </w:style>
  <w:style w:type="paragraph" w:customStyle="1" w:styleId="045B61F078C44D739CC885F57B2A35A3">
    <w:name w:val="045B61F078C44D739CC885F57B2A35A3"/>
    <w:rsid w:val="005F5F4F"/>
  </w:style>
  <w:style w:type="paragraph" w:customStyle="1" w:styleId="71A173804F0C48B48F652DB250FDF60C">
    <w:name w:val="71A173804F0C48B48F652DB250FDF60C"/>
    <w:rsid w:val="005F5F4F"/>
  </w:style>
  <w:style w:type="paragraph" w:customStyle="1" w:styleId="2AE7B646BDCC4EC1A072916D39529D55">
    <w:name w:val="2AE7B646BDCC4EC1A072916D39529D55"/>
    <w:rsid w:val="005F5F4F"/>
  </w:style>
  <w:style w:type="paragraph" w:customStyle="1" w:styleId="B3B5ED2EC0B04B7A8D86D61EC265E86E">
    <w:name w:val="B3B5ED2EC0B04B7A8D86D61EC265E86E"/>
    <w:rsid w:val="005F5F4F"/>
  </w:style>
  <w:style w:type="paragraph" w:customStyle="1" w:styleId="EB09034FF780438CBBDA0D3A0DB4DC01">
    <w:name w:val="EB09034FF780438CBBDA0D3A0DB4DC01"/>
    <w:rsid w:val="005F5F4F"/>
  </w:style>
  <w:style w:type="paragraph" w:customStyle="1" w:styleId="B6CF3F34479143B08B526017BD8ED1CF">
    <w:name w:val="B6CF3F34479143B08B526017BD8ED1CF"/>
    <w:rsid w:val="005F5F4F"/>
  </w:style>
  <w:style w:type="paragraph" w:customStyle="1" w:styleId="74193F8B2D014C659BA9C5DB5ECC0729">
    <w:name w:val="74193F8B2D014C659BA9C5DB5ECC0729"/>
    <w:rsid w:val="005F5F4F"/>
  </w:style>
  <w:style w:type="paragraph" w:customStyle="1" w:styleId="45D3AF63827C4521ACB3028753FB23F0">
    <w:name w:val="45D3AF63827C4521ACB3028753FB23F0"/>
    <w:rsid w:val="005F5F4F"/>
  </w:style>
  <w:style w:type="paragraph" w:customStyle="1" w:styleId="2C049460156A4E30866E84178328CAA5">
    <w:name w:val="2C049460156A4E30866E84178328CAA5"/>
    <w:rsid w:val="005F5F4F"/>
  </w:style>
  <w:style w:type="paragraph" w:customStyle="1" w:styleId="BCED2E2D709F489BBB9E77FE239DBAFE">
    <w:name w:val="BCED2E2D709F489BBB9E77FE239DBAFE"/>
    <w:rsid w:val="005F5F4F"/>
  </w:style>
  <w:style w:type="paragraph" w:customStyle="1" w:styleId="11021E083C064CDCBD1075ECBD9ECD87">
    <w:name w:val="11021E083C064CDCBD1075ECBD9ECD87"/>
    <w:rsid w:val="005F5F4F"/>
  </w:style>
  <w:style w:type="paragraph" w:customStyle="1" w:styleId="87AB07EBBB5443678DA62C3FA5616DF3">
    <w:name w:val="87AB07EBBB5443678DA62C3FA5616DF3"/>
    <w:rsid w:val="005F5F4F"/>
  </w:style>
  <w:style w:type="paragraph" w:customStyle="1" w:styleId="8487A678BFDF4C3AB37EF031F9AAE518">
    <w:name w:val="8487A678BFDF4C3AB37EF031F9AAE518"/>
    <w:rsid w:val="005F5F4F"/>
  </w:style>
  <w:style w:type="paragraph" w:customStyle="1" w:styleId="11C0AF8AFF124F649C7706E23E23B7B9">
    <w:name w:val="11C0AF8AFF124F649C7706E23E23B7B9"/>
    <w:rsid w:val="005F5F4F"/>
  </w:style>
  <w:style w:type="paragraph" w:customStyle="1" w:styleId="F31F66D6CDC1450CB0DDE6A19F50E8EE">
    <w:name w:val="F31F66D6CDC1450CB0DDE6A19F50E8EE"/>
    <w:rsid w:val="005F5F4F"/>
  </w:style>
  <w:style w:type="paragraph" w:customStyle="1" w:styleId="B70BC6D5BE7D49A7A4E1A3D982E5F973">
    <w:name w:val="B70BC6D5BE7D49A7A4E1A3D982E5F973"/>
    <w:rsid w:val="005F5F4F"/>
  </w:style>
  <w:style w:type="paragraph" w:customStyle="1" w:styleId="F5881A88715346D297D38B0CCC628B43">
    <w:name w:val="F5881A88715346D297D38B0CCC628B43"/>
    <w:rsid w:val="005F5F4F"/>
  </w:style>
  <w:style w:type="paragraph" w:customStyle="1" w:styleId="5D5DE85152DE4212A396CEC7E5480EAD">
    <w:name w:val="5D5DE85152DE4212A396CEC7E5480EAD"/>
    <w:rsid w:val="005F5F4F"/>
  </w:style>
  <w:style w:type="paragraph" w:customStyle="1" w:styleId="2BD4650287294D288B10D827B6CCC2E0">
    <w:name w:val="2BD4650287294D288B10D827B6CCC2E0"/>
    <w:rsid w:val="005F5F4F"/>
  </w:style>
  <w:style w:type="paragraph" w:customStyle="1" w:styleId="4F2E30560F8A4C518BFBB32649052E22">
    <w:name w:val="4F2E30560F8A4C518BFBB32649052E22"/>
    <w:rsid w:val="005F5F4F"/>
  </w:style>
  <w:style w:type="paragraph" w:customStyle="1" w:styleId="A0058E11C9BF43AD8E44FA2072D755BD">
    <w:name w:val="A0058E11C9BF43AD8E44FA2072D755BD"/>
    <w:rsid w:val="005F5F4F"/>
  </w:style>
  <w:style w:type="paragraph" w:customStyle="1" w:styleId="F3EB8A1964B341EFB38E99AF5601FDCC">
    <w:name w:val="F3EB8A1964B341EFB38E99AF5601FDCC"/>
    <w:rsid w:val="005F5F4F"/>
  </w:style>
  <w:style w:type="paragraph" w:customStyle="1" w:styleId="4642FEF26FBD46FE857CA8F1D85AECF9">
    <w:name w:val="4642FEF26FBD46FE857CA8F1D85AECF9"/>
    <w:rsid w:val="005F5F4F"/>
  </w:style>
  <w:style w:type="paragraph" w:customStyle="1" w:styleId="517EF5FF509F47D58C45FB7FD2035F66">
    <w:name w:val="517EF5FF509F47D58C45FB7FD2035F66"/>
    <w:rsid w:val="005F5F4F"/>
  </w:style>
  <w:style w:type="paragraph" w:customStyle="1" w:styleId="F6D4CE25E6314AA9B72B4CAB7410B982">
    <w:name w:val="F6D4CE25E6314AA9B72B4CAB7410B982"/>
    <w:rsid w:val="005F5F4F"/>
  </w:style>
  <w:style w:type="paragraph" w:customStyle="1" w:styleId="7DC43FD9B1054140B298CB7CC88AEC10">
    <w:name w:val="7DC43FD9B1054140B298CB7CC88AEC10"/>
    <w:rsid w:val="005F5F4F"/>
  </w:style>
  <w:style w:type="paragraph" w:customStyle="1" w:styleId="252261B02082483F8BC4A7308C606BE3">
    <w:name w:val="252261B02082483F8BC4A7308C606BE3"/>
    <w:rsid w:val="005F5F4F"/>
  </w:style>
  <w:style w:type="paragraph" w:customStyle="1" w:styleId="1E31E3C239344F62AD8860142DAF944B">
    <w:name w:val="1E31E3C239344F62AD8860142DAF944B"/>
    <w:rsid w:val="005F5F4F"/>
  </w:style>
  <w:style w:type="paragraph" w:customStyle="1" w:styleId="3BA0D8D055AA499EBCD2763844676C0E">
    <w:name w:val="3BA0D8D055AA499EBCD2763844676C0E"/>
    <w:rsid w:val="005F5F4F"/>
  </w:style>
  <w:style w:type="paragraph" w:customStyle="1" w:styleId="D744009FE63C45B0BA7885D59FD3A626">
    <w:name w:val="D744009FE63C45B0BA7885D59FD3A626"/>
    <w:rsid w:val="005F5F4F"/>
  </w:style>
  <w:style w:type="paragraph" w:customStyle="1" w:styleId="5C7E7D8E7F264697A63F016C111D0AFA">
    <w:name w:val="5C7E7D8E7F264697A63F016C111D0AFA"/>
    <w:rsid w:val="00B37DDF"/>
  </w:style>
  <w:style w:type="paragraph" w:customStyle="1" w:styleId="2D30AD1A2E024725A10079CC3BEC9C6C">
    <w:name w:val="2D30AD1A2E024725A10079CC3BEC9C6C"/>
    <w:rsid w:val="003618BA"/>
  </w:style>
  <w:style w:type="paragraph" w:customStyle="1" w:styleId="E98832447E2F4AEC9368C239DA47E4A0">
    <w:name w:val="E98832447E2F4AEC9368C239DA47E4A0"/>
    <w:rsid w:val="000960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AD815F-B2F8-422F-9315-93019FF497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06993A-BF58-4B83-9D02-A22431F3C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03D5F-FF77-45BF-9727-5429B6F41A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Currículum vítae azul y gris</Template>
  <TotalTime>0</TotalTime>
  <Pages>1</Pages>
  <Words>568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2019-07-16T17:10:00Z</dcterms:created>
  <dcterms:modified xsi:type="dcterms:W3CDTF">2019-10-01T01:21:00Z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</Properties>
</file>